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65" w:rsidRPr="00235390" w:rsidRDefault="001D2865" w:rsidP="001D2865">
      <w:pPr>
        <w:pStyle w:val="a7"/>
        <w:rPr>
          <w:szCs w:val="24"/>
        </w:rPr>
      </w:pPr>
      <w:r w:rsidRPr="00235390">
        <w:rPr>
          <w:sz w:val="28"/>
          <w:szCs w:val="28"/>
        </w:rPr>
        <w:t>Договор аренды земельного участка №</w:t>
      </w:r>
      <w:bookmarkStart w:id="0" w:name="Номер_документа_1"/>
      <w:bookmarkEnd w:id="0"/>
      <w:r w:rsidRPr="00235390">
        <w:rPr>
          <w:sz w:val="28"/>
          <w:szCs w:val="28"/>
        </w:rPr>
        <w:t xml:space="preserve"> </w:t>
      </w:r>
    </w:p>
    <w:p w:rsidR="001D2865" w:rsidRPr="00235390" w:rsidRDefault="001D2865" w:rsidP="001D2865">
      <w:pPr>
        <w:pStyle w:val="BodyText"/>
        <w:rPr>
          <w:szCs w:val="24"/>
        </w:rPr>
      </w:pPr>
    </w:p>
    <w:p w:rsidR="001D2865" w:rsidRPr="00235390" w:rsidRDefault="001D2865" w:rsidP="001D2865">
      <w:pPr>
        <w:jc w:val="both"/>
        <w:rPr>
          <w:sz w:val="24"/>
          <w:szCs w:val="24"/>
        </w:rPr>
      </w:pPr>
    </w:p>
    <w:p w:rsidR="001D2865" w:rsidRPr="00235390" w:rsidRDefault="001D2865" w:rsidP="001D2865">
      <w:pPr>
        <w:rPr>
          <w:sz w:val="24"/>
          <w:szCs w:val="24"/>
        </w:rPr>
      </w:pPr>
      <w:r w:rsidRPr="00235390">
        <w:rPr>
          <w:sz w:val="24"/>
          <w:szCs w:val="24"/>
        </w:rPr>
        <w:t xml:space="preserve">г. Сургут                                                                                     </w:t>
      </w:r>
      <w:bookmarkStart w:id="1" w:name="Дата_выдачи_документа_1"/>
      <w:bookmarkEnd w:id="1"/>
      <w:r w:rsidRPr="00235390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</w:t>
      </w:r>
      <w:r w:rsidRPr="00235390">
        <w:rPr>
          <w:sz w:val="24"/>
          <w:szCs w:val="24"/>
        </w:rPr>
        <w:t xml:space="preserve">          </w:t>
      </w:r>
      <w:r>
        <w:rPr>
          <w:sz w:val="24"/>
          <w:szCs w:val="24"/>
        </w:rPr>
        <w:t>2014</w:t>
      </w:r>
    </w:p>
    <w:p w:rsidR="001D2865" w:rsidRDefault="001D2865" w:rsidP="001D2865">
      <w:pPr>
        <w:pStyle w:val="BodyText"/>
        <w:ind w:firstLine="426"/>
        <w:rPr>
          <w:szCs w:val="24"/>
        </w:rPr>
      </w:pPr>
    </w:p>
    <w:p w:rsidR="001D2865" w:rsidRPr="00235390" w:rsidRDefault="001D2865" w:rsidP="001D2865">
      <w:pPr>
        <w:pStyle w:val="BodyText"/>
        <w:ind w:firstLine="426"/>
        <w:rPr>
          <w:szCs w:val="24"/>
        </w:rPr>
      </w:pPr>
    </w:p>
    <w:p w:rsidR="001D2865" w:rsidRPr="00235390" w:rsidRDefault="001D2865" w:rsidP="001D2865">
      <w:pPr>
        <w:pStyle w:val="BodyText"/>
        <w:ind w:firstLine="426"/>
        <w:rPr>
          <w:szCs w:val="24"/>
        </w:rPr>
      </w:pPr>
      <w:r w:rsidRPr="00235390">
        <w:rPr>
          <w:szCs w:val="24"/>
        </w:rPr>
        <w:t xml:space="preserve">Администрация муниципального образования городской округ город Сургут, в лице директора департамента имущественных и земельных отношений Администрации города Сургута </w:t>
      </w:r>
      <w:r>
        <w:rPr>
          <w:szCs w:val="24"/>
        </w:rPr>
        <w:t>Трофименко Надежды Евгеньевны</w:t>
      </w:r>
      <w:r w:rsidRPr="00D61D28">
        <w:rPr>
          <w:szCs w:val="24"/>
        </w:rPr>
        <w:t>, действующе</w:t>
      </w:r>
      <w:r>
        <w:rPr>
          <w:szCs w:val="24"/>
        </w:rPr>
        <w:t>й</w:t>
      </w:r>
      <w:r w:rsidRPr="00D61D28">
        <w:rPr>
          <w:szCs w:val="24"/>
        </w:rPr>
        <w:t xml:space="preserve"> на основании доверенности от </w:t>
      </w:r>
      <w:r>
        <w:rPr>
          <w:szCs w:val="24"/>
        </w:rPr>
        <w:t>18.09.2013</w:t>
      </w:r>
      <w:r w:rsidRPr="00480995">
        <w:rPr>
          <w:szCs w:val="24"/>
        </w:rPr>
        <w:t xml:space="preserve"> № </w:t>
      </w:r>
      <w:r>
        <w:rPr>
          <w:szCs w:val="24"/>
        </w:rPr>
        <w:t>262</w:t>
      </w:r>
      <w:r w:rsidRPr="00D61D28">
        <w:rPr>
          <w:szCs w:val="24"/>
        </w:rPr>
        <w:t xml:space="preserve">, именуемая в дальнейшем </w:t>
      </w:r>
      <w:r w:rsidRPr="00235390">
        <w:rPr>
          <w:szCs w:val="24"/>
        </w:rPr>
        <w:t xml:space="preserve"> </w:t>
      </w:r>
      <w:r w:rsidRPr="00235390">
        <w:rPr>
          <w:b/>
          <w:szCs w:val="24"/>
        </w:rPr>
        <w:t xml:space="preserve">“Арендодатель”, </w:t>
      </w:r>
      <w:r w:rsidRPr="00235390">
        <w:rPr>
          <w:szCs w:val="24"/>
        </w:rPr>
        <w:t xml:space="preserve">с одной стороны, и ---------------------------------------------, именуемое в дальнейшем </w:t>
      </w:r>
      <w:r w:rsidRPr="00235390">
        <w:rPr>
          <w:b/>
          <w:szCs w:val="24"/>
        </w:rPr>
        <w:t>“Арендатор”</w:t>
      </w:r>
      <w:r w:rsidRPr="00235390">
        <w:rPr>
          <w:szCs w:val="24"/>
        </w:rPr>
        <w:t xml:space="preserve">, в лице директора ------------, действующего на основании Устава, с другой стороны, на основании </w:t>
      </w:r>
      <w:r>
        <w:t>протокола о результатах аукциона от __.__.20__ №__</w:t>
      </w:r>
      <w:r w:rsidRPr="00235390">
        <w:rPr>
          <w:szCs w:val="24"/>
        </w:rPr>
        <w:t>, заключили настоящий договор (далее</w:t>
      </w:r>
      <w:r>
        <w:rPr>
          <w:szCs w:val="24"/>
        </w:rPr>
        <w:t xml:space="preserve"> </w:t>
      </w:r>
      <w:r w:rsidRPr="00235390">
        <w:rPr>
          <w:szCs w:val="24"/>
        </w:rPr>
        <w:t>-</w:t>
      </w:r>
      <w:r>
        <w:rPr>
          <w:szCs w:val="24"/>
        </w:rPr>
        <w:t xml:space="preserve"> </w:t>
      </w:r>
      <w:r w:rsidRPr="00235390">
        <w:rPr>
          <w:szCs w:val="24"/>
        </w:rPr>
        <w:t>Договор) о нижеследующем:</w:t>
      </w:r>
    </w:p>
    <w:p w:rsidR="001D2865" w:rsidRPr="00235390" w:rsidRDefault="001D2865" w:rsidP="001D2865">
      <w:pPr>
        <w:jc w:val="center"/>
        <w:rPr>
          <w:b/>
          <w:sz w:val="24"/>
          <w:szCs w:val="24"/>
        </w:rPr>
      </w:pPr>
    </w:p>
    <w:p w:rsidR="001D2865" w:rsidRPr="00235390" w:rsidRDefault="001D2865" w:rsidP="001D2865">
      <w:pPr>
        <w:ind w:left="426"/>
        <w:jc w:val="center"/>
        <w:rPr>
          <w:sz w:val="24"/>
          <w:szCs w:val="24"/>
        </w:rPr>
      </w:pPr>
      <w:r w:rsidRPr="00235390">
        <w:rPr>
          <w:b/>
          <w:sz w:val="24"/>
          <w:szCs w:val="24"/>
        </w:rPr>
        <w:t>1. ПРЕДМЕТ ДОГОВОРА.</w:t>
      </w:r>
      <w:r w:rsidRPr="00235390">
        <w:rPr>
          <w:sz w:val="24"/>
          <w:szCs w:val="24"/>
        </w:rPr>
        <w:tab/>
      </w:r>
    </w:p>
    <w:p w:rsidR="001D2865" w:rsidRPr="00CC6AFF" w:rsidRDefault="001D2865" w:rsidP="001D2865">
      <w:pPr>
        <w:pStyle w:val="a3"/>
        <w:rPr>
          <w:i w:val="0"/>
          <w:szCs w:val="24"/>
        </w:rPr>
      </w:pPr>
      <w:r w:rsidRPr="00235390">
        <w:rPr>
          <w:i w:val="0"/>
          <w:szCs w:val="24"/>
        </w:rPr>
        <w:t xml:space="preserve"> </w:t>
      </w:r>
      <w:r w:rsidRPr="00235390">
        <w:rPr>
          <w:i w:val="0"/>
          <w:szCs w:val="24"/>
        </w:rPr>
        <w:tab/>
        <w:t>1.1.«</w:t>
      </w:r>
      <w:r w:rsidRPr="00235390">
        <w:rPr>
          <w:b/>
          <w:i w:val="0"/>
          <w:szCs w:val="24"/>
        </w:rPr>
        <w:t>Арендодатель»</w:t>
      </w:r>
      <w:r w:rsidRPr="00235390">
        <w:rPr>
          <w:i w:val="0"/>
          <w:szCs w:val="24"/>
        </w:rPr>
        <w:t xml:space="preserve"> передает, а «</w:t>
      </w:r>
      <w:r w:rsidRPr="00235390">
        <w:rPr>
          <w:b/>
          <w:i w:val="0"/>
          <w:szCs w:val="24"/>
        </w:rPr>
        <w:t>Арендатор»</w:t>
      </w:r>
      <w:r w:rsidRPr="00235390">
        <w:rPr>
          <w:i w:val="0"/>
          <w:szCs w:val="24"/>
        </w:rPr>
        <w:t xml:space="preserve"> принимает в аренду земельный участок (далее-Участок), расположенный по  адресу: </w:t>
      </w:r>
      <w:r>
        <w:rPr>
          <w:i w:val="0"/>
          <w:szCs w:val="24"/>
        </w:rPr>
        <w:t>Ханты-Мансийский автономный округ</w:t>
      </w:r>
      <w:r w:rsidRPr="00235390">
        <w:rPr>
          <w:i w:val="0"/>
          <w:szCs w:val="24"/>
        </w:rPr>
        <w:t xml:space="preserve">, город Сургут, </w:t>
      </w:r>
      <w:r>
        <w:rPr>
          <w:i w:val="0"/>
          <w:szCs w:val="24"/>
        </w:rPr>
        <w:t xml:space="preserve">Восточный промрайон, улица 30 лет Победы,  </w:t>
      </w:r>
      <w:r w:rsidRPr="00235390">
        <w:rPr>
          <w:i w:val="0"/>
          <w:szCs w:val="24"/>
        </w:rPr>
        <w:t xml:space="preserve">именуемый в дальнейшем </w:t>
      </w:r>
      <w:r w:rsidRPr="00235390">
        <w:rPr>
          <w:b/>
          <w:i w:val="0"/>
          <w:szCs w:val="24"/>
        </w:rPr>
        <w:t>«Участок»</w:t>
      </w:r>
      <w:r w:rsidRPr="00235390">
        <w:rPr>
          <w:b/>
          <w:szCs w:val="24"/>
        </w:rPr>
        <w:t>.</w:t>
      </w:r>
    </w:p>
    <w:p w:rsidR="001D2865" w:rsidRPr="00235390" w:rsidRDefault="001D2865" w:rsidP="001D2865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Категория земель 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             -      земли населенных пунктов.</w:t>
      </w:r>
    </w:p>
    <w:p w:rsidR="001D2865" w:rsidRPr="00235390" w:rsidRDefault="001D2865" w:rsidP="001D2865">
      <w:pPr>
        <w:tabs>
          <w:tab w:val="left" w:pos="284"/>
        </w:tabs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            Кадастровый номер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          </w:t>
      </w:r>
      <w:r w:rsidRPr="004C603B">
        <w:rPr>
          <w:b/>
          <w:sz w:val="24"/>
          <w:szCs w:val="24"/>
        </w:rPr>
        <w:t xml:space="preserve">- </w:t>
      </w:r>
      <w:bookmarkStart w:id="2" w:name="Кадастровый_Номер_1"/>
      <w:bookmarkEnd w:id="2"/>
      <w:r w:rsidRPr="004C603B">
        <w:rPr>
          <w:b/>
          <w:sz w:val="24"/>
          <w:szCs w:val="24"/>
        </w:rPr>
        <w:t xml:space="preserve">     86:10:0101</w:t>
      </w:r>
      <w:r>
        <w:rPr>
          <w:b/>
          <w:sz w:val="24"/>
          <w:szCs w:val="24"/>
        </w:rPr>
        <w:t>061</w:t>
      </w:r>
      <w:r w:rsidRPr="004C603B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1</w:t>
      </w:r>
    </w:p>
    <w:p w:rsidR="001D2865" w:rsidRDefault="001D2865" w:rsidP="001D2865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  </w:t>
      </w:r>
      <w:r w:rsidRPr="00235390">
        <w:rPr>
          <w:sz w:val="24"/>
          <w:szCs w:val="24"/>
        </w:rPr>
        <w:tab/>
        <w:t xml:space="preserve">Площадь </w:t>
      </w:r>
      <w:r w:rsidRPr="00235390">
        <w:rPr>
          <w:b/>
          <w:sz w:val="24"/>
          <w:szCs w:val="24"/>
        </w:rPr>
        <w:t xml:space="preserve">«Участка»                         </w:t>
      </w:r>
      <w:r w:rsidRPr="00235390">
        <w:rPr>
          <w:sz w:val="24"/>
          <w:szCs w:val="24"/>
        </w:rPr>
        <w:t xml:space="preserve">     -  </w:t>
      </w:r>
      <w:bookmarkStart w:id="3" w:name="Площадь_по_документу_1"/>
      <w:bookmarkEnd w:id="3"/>
      <w:r w:rsidRPr="00235390">
        <w:rPr>
          <w:sz w:val="24"/>
          <w:szCs w:val="24"/>
        </w:rPr>
        <w:t xml:space="preserve">   </w:t>
      </w:r>
      <w:r>
        <w:rPr>
          <w:sz w:val="24"/>
          <w:szCs w:val="24"/>
        </w:rPr>
        <w:t>1809</w:t>
      </w:r>
      <w:r w:rsidRPr="00235390">
        <w:rPr>
          <w:sz w:val="24"/>
          <w:szCs w:val="24"/>
        </w:rPr>
        <w:t xml:space="preserve"> кв.м.</w:t>
      </w:r>
    </w:p>
    <w:p w:rsidR="001D2865" w:rsidRDefault="001D2865" w:rsidP="001D28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Границы </w:t>
      </w:r>
      <w:r w:rsidRPr="001D2865">
        <w:rPr>
          <w:b/>
          <w:sz w:val="24"/>
          <w:szCs w:val="24"/>
        </w:rPr>
        <w:t>«Участка»</w:t>
      </w:r>
      <w:r>
        <w:rPr>
          <w:sz w:val="24"/>
          <w:szCs w:val="24"/>
        </w:rPr>
        <w:t xml:space="preserve"> частично попадают в охранную зону газопровода высокого давления Ду-200мм, проходящего по улице 30 лет Победы.</w:t>
      </w:r>
    </w:p>
    <w:p w:rsidR="001D2865" w:rsidRPr="00235390" w:rsidRDefault="001D2865" w:rsidP="001D2865">
      <w:pPr>
        <w:pStyle w:val="30"/>
        <w:rPr>
          <w:bCs/>
          <w:i w:val="0"/>
          <w:sz w:val="24"/>
          <w:szCs w:val="24"/>
        </w:rPr>
      </w:pPr>
      <w:r w:rsidRPr="00235390">
        <w:rPr>
          <w:i w:val="0"/>
          <w:sz w:val="24"/>
          <w:szCs w:val="24"/>
        </w:rPr>
        <w:tab/>
      </w:r>
      <w:r w:rsidRPr="00235390">
        <w:rPr>
          <w:bCs/>
          <w:i w:val="0"/>
          <w:sz w:val="24"/>
          <w:szCs w:val="24"/>
        </w:rPr>
        <w:t xml:space="preserve">1.2. </w:t>
      </w:r>
      <w:r>
        <w:rPr>
          <w:bCs/>
          <w:i w:val="0"/>
          <w:sz w:val="24"/>
          <w:szCs w:val="24"/>
        </w:rPr>
        <w:t xml:space="preserve">Кадастровая стоимость земельного участка составляет </w:t>
      </w:r>
      <w:r>
        <w:rPr>
          <w:b/>
          <w:bCs/>
          <w:i w:val="0"/>
          <w:sz w:val="24"/>
          <w:szCs w:val="24"/>
        </w:rPr>
        <w:t>12 506 177</w:t>
      </w:r>
      <w:r w:rsidRPr="00C0610D">
        <w:rPr>
          <w:b/>
          <w:bCs/>
          <w:i w:val="0"/>
          <w:sz w:val="24"/>
          <w:szCs w:val="24"/>
        </w:rPr>
        <w:t xml:space="preserve"> руб.</w:t>
      </w:r>
      <w:r>
        <w:rPr>
          <w:b/>
          <w:bCs/>
          <w:i w:val="0"/>
          <w:sz w:val="24"/>
          <w:szCs w:val="24"/>
        </w:rPr>
        <w:t xml:space="preserve"> 79 коп.</w:t>
      </w:r>
    </w:p>
    <w:p w:rsidR="001D2865" w:rsidRDefault="001D2865" w:rsidP="001D2865">
      <w:pPr>
        <w:pStyle w:val="a3"/>
        <w:ind w:firstLine="720"/>
        <w:rPr>
          <w:i w:val="0"/>
          <w:szCs w:val="24"/>
        </w:rPr>
      </w:pPr>
      <w:r w:rsidRPr="00235390">
        <w:rPr>
          <w:i w:val="0"/>
          <w:szCs w:val="24"/>
        </w:rPr>
        <w:t xml:space="preserve">1.3. Границы </w:t>
      </w:r>
      <w:r w:rsidRPr="00235390">
        <w:rPr>
          <w:b/>
          <w:i w:val="0"/>
          <w:szCs w:val="24"/>
        </w:rPr>
        <w:t>«Участка»</w:t>
      </w:r>
      <w:r w:rsidRPr="00235390">
        <w:rPr>
          <w:i w:val="0"/>
          <w:szCs w:val="24"/>
        </w:rPr>
        <w:t xml:space="preserve"> обозначены в прилагаемом к договору кадастровом </w:t>
      </w:r>
      <w:r>
        <w:rPr>
          <w:i w:val="0"/>
          <w:szCs w:val="24"/>
        </w:rPr>
        <w:t>паспорте</w:t>
      </w:r>
      <w:r w:rsidRPr="00235390">
        <w:rPr>
          <w:i w:val="0"/>
          <w:szCs w:val="24"/>
        </w:rPr>
        <w:t xml:space="preserve"> земельного участка, являющемся неотъемлемой частью настоящего Договора.</w:t>
      </w:r>
    </w:p>
    <w:p w:rsidR="001D2865" w:rsidRDefault="001D2865" w:rsidP="001D2865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1.4. </w:t>
      </w:r>
      <w:r w:rsidRPr="00235390">
        <w:rPr>
          <w:b/>
          <w:sz w:val="24"/>
          <w:szCs w:val="24"/>
        </w:rPr>
        <w:t>«Участок»</w:t>
      </w:r>
      <w:r w:rsidRPr="00235390">
        <w:rPr>
          <w:sz w:val="24"/>
          <w:szCs w:val="24"/>
        </w:rPr>
        <w:t xml:space="preserve"> предоставляется </w:t>
      </w:r>
      <w:r>
        <w:rPr>
          <w:sz w:val="24"/>
          <w:szCs w:val="24"/>
        </w:rPr>
        <w:t xml:space="preserve">для строительства объекта «Торгово-офисное здание». </w:t>
      </w:r>
      <w:r w:rsidRPr="00235390">
        <w:rPr>
          <w:sz w:val="24"/>
          <w:szCs w:val="24"/>
        </w:rPr>
        <w:t xml:space="preserve">Приведенное описание целей использования </w:t>
      </w:r>
      <w:r w:rsidRPr="00235390">
        <w:rPr>
          <w:b/>
          <w:sz w:val="24"/>
          <w:szCs w:val="24"/>
        </w:rPr>
        <w:t xml:space="preserve">«Участка» </w:t>
      </w:r>
      <w:r w:rsidRPr="00235390">
        <w:rPr>
          <w:sz w:val="24"/>
          <w:szCs w:val="24"/>
        </w:rPr>
        <w:t xml:space="preserve">является окончательным. Изменение названных условий использования </w:t>
      </w:r>
      <w:r w:rsidRPr="00235390">
        <w:rPr>
          <w:b/>
          <w:sz w:val="24"/>
          <w:szCs w:val="24"/>
        </w:rPr>
        <w:t xml:space="preserve">«Участка» </w:t>
      </w:r>
      <w:r w:rsidRPr="003119F4">
        <w:rPr>
          <w:sz w:val="24"/>
          <w:szCs w:val="24"/>
        </w:rPr>
        <w:t>не</w:t>
      </w:r>
      <w:r>
        <w:rPr>
          <w:b/>
          <w:sz w:val="24"/>
          <w:szCs w:val="24"/>
        </w:rPr>
        <w:t xml:space="preserve"> </w:t>
      </w:r>
      <w:r w:rsidRPr="00235390">
        <w:rPr>
          <w:sz w:val="24"/>
          <w:szCs w:val="24"/>
        </w:rPr>
        <w:t>допускается</w:t>
      </w:r>
      <w:r>
        <w:rPr>
          <w:sz w:val="24"/>
          <w:szCs w:val="24"/>
        </w:rPr>
        <w:t>.</w:t>
      </w:r>
    </w:p>
    <w:p w:rsidR="001D2865" w:rsidRPr="008D005D" w:rsidRDefault="001D2865" w:rsidP="001D2865">
      <w:pPr>
        <w:jc w:val="both"/>
        <w:rPr>
          <w:i/>
          <w:sz w:val="24"/>
          <w:szCs w:val="24"/>
        </w:rPr>
      </w:pPr>
      <w:r w:rsidRPr="008D005D">
        <w:rPr>
          <w:sz w:val="24"/>
          <w:szCs w:val="24"/>
        </w:rPr>
        <w:t xml:space="preserve">            1.5.Срок аренды земельного участка устанавливается </w:t>
      </w:r>
      <w:r>
        <w:rPr>
          <w:sz w:val="24"/>
          <w:szCs w:val="24"/>
        </w:rPr>
        <w:t>3 года с момента государственной регистрации договора.</w:t>
      </w:r>
    </w:p>
    <w:p w:rsidR="001D2865" w:rsidRDefault="001D2865" w:rsidP="001D2865">
      <w:pPr>
        <w:pStyle w:val="21"/>
        <w:rPr>
          <w:iCs/>
        </w:rPr>
      </w:pPr>
      <w:r w:rsidRPr="00235390">
        <w:rPr>
          <w:iCs/>
          <w:szCs w:val="24"/>
        </w:rPr>
        <w:t>1.</w:t>
      </w:r>
      <w:r>
        <w:rPr>
          <w:iCs/>
          <w:szCs w:val="24"/>
        </w:rPr>
        <w:t>6</w:t>
      </w:r>
      <w:r w:rsidRPr="00235390">
        <w:rPr>
          <w:iCs/>
          <w:szCs w:val="24"/>
        </w:rPr>
        <w:t>.</w:t>
      </w:r>
      <w:r>
        <w:rPr>
          <w:iCs/>
          <w:szCs w:val="24"/>
        </w:rPr>
        <w:t xml:space="preserve"> </w:t>
      </w:r>
      <w:r>
        <w:rPr>
          <w:iCs/>
        </w:rPr>
        <w:t>Настоящий договор подлежит государственной регистрации в Сургутском отделе Управления Федеральной службы государственной регистрации, кадастра и картографии по  Ханты-Мансийскому автономному округу-Югре и вступает в силу с момента регистрации.</w:t>
      </w:r>
    </w:p>
    <w:p w:rsidR="001D2865" w:rsidRDefault="001D2865" w:rsidP="001D2865">
      <w:pPr>
        <w:pStyle w:val="21"/>
        <w:rPr>
          <w:iCs/>
        </w:rPr>
      </w:pPr>
    </w:p>
    <w:p w:rsidR="001D2865" w:rsidRPr="00235390" w:rsidRDefault="001D2865" w:rsidP="001D2865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2. ПРАВА И ОБЯЗАННОСТИ АРЕНДОДАТЕЛЯ.</w:t>
      </w:r>
    </w:p>
    <w:p w:rsidR="001D2865" w:rsidRDefault="001D2865" w:rsidP="001D2865">
      <w:pPr>
        <w:jc w:val="center"/>
        <w:rPr>
          <w:b/>
          <w:sz w:val="24"/>
          <w:szCs w:val="24"/>
        </w:rPr>
      </w:pPr>
    </w:p>
    <w:p w:rsidR="001D2865" w:rsidRDefault="001D2865" w:rsidP="001D2865">
      <w:pPr>
        <w:jc w:val="center"/>
        <w:rPr>
          <w:sz w:val="24"/>
          <w:szCs w:val="24"/>
        </w:rPr>
      </w:pPr>
      <w:r w:rsidRPr="00235390">
        <w:rPr>
          <w:b/>
          <w:sz w:val="24"/>
          <w:szCs w:val="24"/>
        </w:rPr>
        <w:t>2.1. «Арендодатель» имеет право</w:t>
      </w:r>
      <w:r w:rsidRPr="00235390">
        <w:rPr>
          <w:sz w:val="24"/>
          <w:szCs w:val="24"/>
        </w:rPr>
        <w:t>:</w:t>
      </w:r>
    </w:p>
    <w:p w:rsidR="001D2865" w:rsidRPr="00235390" w:rsidRDefault="001D2865" w:rsidP="001D2865">
      <w:pPr>
        <w:jc w:val="center"/>
        <w:rPr>
          <w:sz w:val="24"/>
          <w:szCs w:val="24"/>
        </w:rPr>
      </w:pPr>
    </w:p>
    <w:p w:rsidR="001D2865" w:rsidRPr="00235390" w:rsidRDefault="001D2865" w:rsidP="001D2865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2.1.1. Осуществлять проверку порядка использования </w:t>
      </w:r>
      <w:r w:rsidRPr="00235390">
        <w:rPr>
          <w:b/>
          <w:sz w:val="24"/>
          <w:szCs w:val="24"/>
        </w:rPr>
        <w:t>«Арендатором» «Участка»</w:t>
      </w:r>
      <w:r w:rsidRPr="00235390">
        <w:rPr>
          <w:sz w:val="24"/>
          <w:szCs w:val="24"/>
        </w:rPr>
        <w:t xml:space="preserve"> в соответствии с условиями настоящего Договора.</w:t>
      </w:r>
    </w:p>
    <w:p w:rsidR="001D2865" w:rsidRPr="00235390" w:rsidRDefault="001D2865" w:rsidP="001D2865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2.1.2.Приостанавливать работы, ведущиеся </w:t>
      </w:r>
      <w:r w:rsidRPr="00235390">
        <w:rPr>
          <w:b/>
          <w:sz w:val="24"/>
          <w:szCs w:val="24"/>
        </w:rPr>
        <w:t>«Арендатором»</w:t>
      </w:r>
      <w:r w:rsidRPr="00235390">
        <w:rPr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1D2865" w:rsidRPr="00235390" w:rsidRDefault="001D2865" w:rsidP="001D2865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2.1.3. Досрочно в одностороннем порядке полностью или частично отказаться от исполнения настоящего договора в случаях: </w:t>
      </w:r>
    </w:p>
    <w:p w:rsidR="001D2865" w:rsidRPr="00235390" w:rsidRDefault="001D2865" w:rsidP="001D2865">
      <w:pPr>
        <w:numPr>
          <w:ilvl w:val="0"/>
          <w:numId w:val="1"/>
        </w:numPr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невнесения арендной платы </w:t>
      </w:r>
      <w:r>
        <w:rPr>
          <w:sz w:val="24"/>
          <w:szCs w:val="24"/>
        </w:rPr>
        <w:t>по настоящему</w:t>
      </w:r>
      <w:r w:rsidRPr="00235390">
        <w:rPr>
          <w:sz w:val="24"/>
          <w:szCs w:val="24"/>
        </w:rPr>
        <w:t xml:space="preserve"> договор</w:t>
      </w:r>
      <w:r>
        <w:rPr>
          <w:sz w:val="24"/>
          <w:szCs w:val="24"/>
        </w:rPr>
        <w:t>у</w:t>
      </w:r>
      <w:r w:rsidRPr="00235390">
        <w:rPr>
          <w:sz w:val="24"/>
          <w:szCs w:val="24"/>
        </w:rPr>
        <w:t>;</w:t>
      </w:r>
    </w:p>
    <w:p w:rsidR="001D2865" w:rsidRPr="00235390" w:rsidRDefault="001D2865" w:rsidP="001D2865">
      <w:pPr>
        <w:numPr>
          <w:ilvl w:val="0"/>
          <w:numId w:val="1"/>
        </w:numPr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использования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не в соответствии </w:t>
      </w:r>
      <w:r>
        <w:rPr>
          <w:sz w:val="24"/>
          <w:szCs w:val="24"/>
        </w:rPr>
        <w:t xml:space="preserve">с условиями конкурса, </w:t>
      </w:r>
      <w:r w:rsidRPr="00235390">
        <w:rPr>
          <w:sz w:val="24"/>
          <w:szCs w:val="24"/>
        </w:rPr>
        <w:t>с разрешенным видом использования, целевым назначением и принадлежностью к категории земель;</w:t>
      </w:r>
    </w:p>
    <w:p w:rsidR="001D2865" w:rsidRPr="00235390" w:rsidRDefault="001D2865" w:rsidP="001D2865">
      <w:pPr>
        <w:numPr>
          <w:ilvl w:val="0"/>
          <w:numId w:val="1"/>
        </w:numPr>
        <w:jc w:val="both"/>
        <w:rPr>
          <w:sz w:val="24"/>
          <w:szCs w:val="24"/>
        </w:rPr>
      </w:pPr>
      <w:r w:rsidRPr="00235390">
        <w:rPr>
          <w:sz w:val="24"/>
          <w:szCs w:val="24"/>
        </w:rPr>
        <w:lastRenderedPageBreak/>
        <w:t xml:space="preserve">использования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способами, которые приводят к значительному ухудшению экологической обстановки и качественных характеристик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>;</w:t>
      </w:r>
    </w:p>
    <w:p w:rsidR="001D2865" w:rsidRPr="00235390" w:rsidRDefault="001D2865" w:rsidP="001D2865">
      <w:pPr>
        <w:numPr>
          <w:ilvl w:val="0"/>
          <w:numId w:val="1"/>
        </w:numPr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изъятия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для государственных или муниципальных нужд;</w:t>
      </w:r>
    </w:p>
    <w:p w:rsidR="001D2865" w:rsidRPr="00235390" w:rsidRDefault="001D2865" w:rsidP="001D2865">
      <w:pPr>
        <w:ind w:firstLine="709"/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При отказе </w:t>
      </w:r>
      <w:r w:rsidRPr="00235390">
        <w:rPr>
          <w:b/>
          <w:sz w:val="24"/>
          <w:szCs w:val="24"/>
        </w:rPr>
        <w:t xml:space="preserve">«Арендодателя» </w:t>
      </w:r>
      <w:r w:rsidRPr="00235390">
        <w:rPr>
          <w:sz w:val="24"/>
          <w:szCs w:val="24"/>
        </w:rPr>
        <w:t>от исполнения</w:t>
      </w:r>
      <w:r w:rsidRPr="00235390">
        <w:rPr>
          <w:b/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договора настоящий договор считается расторгнутым по истечении десяти дней с момента получения </w:t>
      </w:r>
      <w:r w:rsidRPr="00235390">
        <w:rPr>
          <w:b/>
          <w:sz w:val="24"/>
          <w:szCs w:val="24"/>
        </w:rPr>
        <w:t xml:space="preserve">«Арендатором» </w:t>
      </w:r>
      <w:r w:rsidRPr="00235390">
        <w:rPr>
          <w:sz w:val="24"/>
          <w:szCs w:val="24"/>
        </w:rPr>
        <w:t>письменного уведомления о таком отказе.</w:t>
      </w:r>
    </w:p>
    <w:p w:rsidR="001D2865" w:rsidRPr="00235390" w:rsidRDefault="001D2865" w:rsidP="001D2865">
      <w:pPr>
        <w:pStyle w:val="31"/>
        <w:tabs>
          <w:tab w:val="left" w:pos="0"/>
        </w:tabs>
        <w:ind w:left="0" w:firstLine="709"/>
        <w:rPr>
          <w:szCs w:val="24"/>
        </w:rPr>
      </w:pPr>
      <w:r w:rsidRPr="00235390">
        <w:rPr>
          <w:szCs w:val="24"/>
        </w:rPr>
        <w:t>2.1.4.Осуществлять иные права, предусмотренные действующим законодательством.</w:t>
      </w:r>
    </w:p>
    <w:p w:rsidR="001D2865" w:rsidRPr="00235390" w:rsidRDefault="001D2865" w:rsidP="001D2865">
      <w:pPr>
        <w:jc w:val="both"/>
        <w:rPr>
          <w:sz w:val="24"/>
          <w:szCs w:val="24"/>
        </w:rPr>
      </w:pPr>
    </w:p>
    <w:p w:rsidR="001D2865" w:rsidRPr="001D2865" w:rsidRDefault="001D2865" w:rsidP="001D2865">
      <w:pPr>
        <w:jc w:val="center"/>
        <w:rPr>
          <w:sz w:val="24"/>
          <w:szCs w:val="24"/>
        </w:rPr>
      </w:pPr>
      <w:r w:rsidRPr="00235390">
        <w:rPr>
          <w:b/>
          <w:sz w:val="24"/>
          <w:szCs w:val="24"/>
        </w:rPr>
        <w:t>2.2. «Арендодатель» обязуется</w:t>
      </w:r>
      <w:r w:rsidRPr="00235390">
        <w:rPr>
          <w:sz w:val="24"/>
          <w:szCs w:val="24"/>
        </w:rPr>
        <w:t>:</w:t>
      </w:r>
    </w:p>
    <w:p w:rsidR="001D2865" w:rsidRPr="001D2865" w:rsidRDefault="001D2865" w:rsidP="001D2865">
      <w:pPr>
        <w:jc w:val="center"/>
        <w:rPr>
          <w:sz w:val="24"/>
          <w:szCs w:val="24"/>
        </w:rPr>
      </w:pPr>
    </w:p>
    <w:p w:rsidR="001D2865" w:rsidRPr="00235390" w:rsidRDefault="001D2865" w:rsidP="001D2865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2.2.1. Передать </w:t>
      </w:r>
      <w:r w:rsidRPr="00235390">
        <w:rPr>
          <w:b/>
          <w:sz w:val="24"/>
          <w:szCs w:val="24"/>
        </w:rPr>
        <w:t xml:space="preserve">«Арендатору» «Участок» </w:t>
      </w:r>
      <w:r w:rsidRPr="00F7114C">
        <w:rPr>
          <w:sz w:val="24"/>
          <w:szCs w:val="24"/>
        </w:rPr>
        <w:t>по</w:t>
      </w:r>
      <w:r>
        <w:rPr>
          <w:b/>
          <w:sz w:val="24"/>
          <w:szCs w:val="24"/>
        </w:rPr>
        <w:t xml:space="preserve"> </w:t>
      </w:r>
      <w:r w:rsidRPr="00235390">
        <w:rPr>
          <w:sz w:val="24"/>
          <w:szCs w:val="24"/>
        </w:rPr>
        <w:t>акт</w:t>
      </w:r>
      <w:r>
        <w:rPr>
          <w:sz w:val="24"/>
          <w:szCs w:val="24"/>
        </w:rPr>
        <w:t>у</w:t>
      </w:r>
      <w:r w:rsidRPr="00235390">
        <w:rPr>
          <w:sz w:val="24"/>
          <w:szCs w:val="24"/>
        </w:rPr>
        <w:t xml:space="preserve"> приема-передачи </w:t>
      </w:r>
      <w:r>
        <w:rPr>
          <w:sz w:val="24"/>
          <w:szCs w:val="24"/>
        </w:rPr>
        <w:t xml:space="preserve"> одновременно с подписанием настоящего договора.</w:t>
      </w:r>
    </w:p>
    <w:p w:rsidR="001D2865" w:rsidRDefault="001D2865" w:rsidP="001D2865">
      <w:pPr>
        <w:pStyle w:val="21"/>
        <w:rPr>
          <w:szCs w:val="24"/>
        </w:rPr>
      </w:pPr>
      <w:r w:rsidRPr="00235390">
        <w:rPr>
          <w:szCs w:val="24"/>
        </w:rPr>
        <w:t xml:space="preserve">2.2.2. Не вмешиваться в хозяйственную деятельность </w:t>
      </w:r>
      <w:r w:rsidRPr="00235390">
        <w:rPr>
          <w:b/>
          <w:szCs w:val="24"/>
        </w:rPr>
        <w:t>«Арендатора»</w:t>
      </w:r>
      <w:r w:rsidRPr="00235390">
        <w:rPr>
          <w:szCs w:val="24"/>
        </w:rPr>
        <w:t>, если она не противоречит условиям настоящего Договора и законодательству;</w:t>
      </w:r>
    </w:p>
    <w:p w:rsidR="001D2865" w:rsidRPr="00235390" w:rsidRDefault="001D2865" w:rsidP="001D2865">
      <w:pPr>
        <w:pStyle w:val="21"/>
        <w:rPr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3. ПРАВА И ОБЯЗАННОСТИ АРЕНДАТОРА.</w:t>
      </w:r>
    </w:p>
    <w:p w:rsidR="00A3117F" w:rsidRPr="00235390" w:rsidRDefault="00A3117F">
      <w:pPr>
        <w:jc w:val="center"/>
        <w:rPr>
          <w:b/>
          <w:sz w:val="24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bCs/>
          <w:sz w:val="24"/>
          <w:szCs w:val="24"/>
        </w:rPr>
        <w:t>3.1.</w:t>
      </w:r>
      <w:r w:rsidRPr="00235390">
        <w:rPr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«Арендатор»</w:t>
      </w:r>
      <w:r w:rsidRPr="00235390">
        <w:rPr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обязан:</w:t>
      </w:r>
    </w:p>
    <w:p w:rsidR="00150755" w:rsidRDefault="001507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3.1.1. В течении </w:t>
      </w:r>
      <w:r w:rsidR="00B6131A">
        <w:rPr>
          <w:sz w:val="24"/>
          <w:szCs w:val="24"/>
        </w:rPr>
        <w:t>3</w:t>
      </w:r>
      <w:r w:rsidR="0093634E">
        <w:rPr>
          <w:sz w:val="24"/>
          <w:szCs w:val="24"/>
        </w:rPr>
        <w:t>-</w:t>
      </w:r>
      <w:r w:rsidR="008227B4">
        <w:rPr>
          <w:sz w:val="24"/>
          <w:szCs w:val="24"/>
        </w:rPr>
        <w:t>х</w:t>
      </w:r>
      <w:r w:rsidR="0093634E">
        <w:rPr>
          <w:sz w:val="24"/>
          <w:szCs w:val="24"/>
        </w:rPr>
        <w:t xml:space="preserve"> </w:t>
      </w:r>
      <w:r w:rsidR="000A3E38">
        <w:rPr>
          <w:sz w:val="24"/>
          <w:szCs w:val="24"/>
        </w:rPr>
        <w:t>лет</w:t>
      </w:r>
      <w:r w:rsidR="00DB7ABB">
        <w:rPr>
          <w:sz w:val="24"/>
          <w:szCs w:val="24"/>
        </w:rPr>
        <w:t xml:space="preserve"> с момента заключения договора</w:t>
      </w:r>
      <w:r>
        <w:rPr>
          <w:sz w:val="24"/>
          <w:szCs w:val="24"/>
        </w:rPr>
        <w:t xml:space="preserve"> построить и сдать в эксплуатацию </w:t>
      </w:r>
      <w:r w:rsidR="001D2865">
        <w:rPr>
          <w:sz w:val="24"/>
          <w:szCs w:val="24"/>
        </w:rPr>
        <w:t>объект «Торгово-офисное здание»</w:t>
      </w:r>
      <w:r w:rsidR="0095537F">
        <w:rPr>
          <w:sz w:val="24"/>
          <w:szCs w:val="24"/>
        </w:rPr>
        <w:t>.</w:t>
      </w:r>
    </w:p>
    <w:p w:rsidR="00D60B1A" w:rsidRDefault="00314C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3.1.2.</w:t>
      </w:r>
      <w:r w:rsidR="00D60B1A">
        <w:rPr>
          <w:sz w:val="24"/>
          <w:szCs w:val="24"/>
        </w:rPr>
        <w:t xml:space="preserve"> </w:t>
      </w:r>
      <w:r w:rsidR="0095537F">
        <w:rPr>
          <w:sz w:val="24"/>
          <w:szCs w:val="24"/>
        </w:rPr>
        <w:t xml:space="preserve">Выполнить </w:t>
      </w:r>
      <w:r w:rsidR="00D60B1A">
        <w:rPr>
          <w:sz w:val="24"/>
          <w:szCs w:val="24"/>
        </w:rPr>
        <w:t xml:space="preserve">требования исходно-разрешительной документации от </w:t>
      </w:r>
      <w:r w:rsidR="001D2865">
        <w:rPr>
          <w:sz w:val="24"/>
          <w:szCs w:val="24"/>
        </w:rPr>
        <w:t>05</w:t>
      </w:r>
      <w:r w:rsidR="00D60B1A">
        <w:rPr>
          <w:sz w:val="24"/>
          <w:szCs w:val="24"/>
        </w:rPr>
        <w:t>.</w:t>
      </w:r>
      <w:r w:rsidR="001D2865">
        <w:rPr>
          <w:sz w:val="24"/>
          <w:szCs w:val="24"/>
        </w:rPr>
        <w:t>12</w:t>
      </w:r>
      <w:r w:rsidR="00D60B1A">
        <w:rPr>
          <w:sz w:val="24"/>
          <w:szCs w:val="24"/>
        </w:rPr>
        <w:t>.201</w:t>
      </w:r>
      <w:r w:rsidR="001D2865">
        <w:rPr>
          <w:sz w:val="24"/>
          <w:szCs w:val="24"/>
        </w:rPr>
        <w:t>3</w:t>
      </w:r>
      <w:r w:rsidR="00D60B1A">
        <w:rPr>
          <w:sz w:val="24"/>
          <w:szCs w:val="24"/>
        </w:rPr>
        <w:t xml:space="preserve"> №08-13/</w:t>
      </w:r>
      <w:r w:rsidR="00FB5C5C">
        <w:rPr>
          <w:sz w:val="24"/>
          <w:szCs w:val="24"/>
        </w:rPr>
        <w:t>2</w:t>
      </w:r>
      <w:r w:rsidR="001D2865">
        <w:rPr>
          <w:sz w:val="24"/>
          <w:szCs w:val="24"/>
        </w:rPr>
        <w:t>09</w:t>
      </w:r>
      <w:r w:rsidR="00D60B1A">
        <w:rPr>
          <w:sz w:val="24"/>
          <w:szCs w:val="24"/>
        </w:rPr>
        <w:t>.</w:t>
      </w:r>
    </w:p>
    <w:p w:rsidR="00A3117F" w:rsidRPr="00235390" w:rsidRDefault="00D60B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A3117F" w:rsidRPr="00235390">
        <w:rPr>
          <w:sz w:val="24"/>
          <w:szCs w:val="24"/>
        </w:rPr>
        <w:t>1.</w:t>
      </w:r>
      <w:r w:rsidR="00EC5502">
        <w:rPr>
          <w:sz w:val="24"/>
          <w:szCs w:val="24"/>
        </w:rPr>
        <w:t>3</w:t>
      </w:r>
      <w:r w:rsidR="00A3117F" w:rsidRPr="00235390">
        <w:rPr>
          <w:sz w:val="24"/>
          <w:szCs w:val="24"/>
        </w:rPr>
        <w:t>. Произвести  за свой счет государственную регистрацию нас</w:t>
      </w:r>
      <w:r w:rsidR="00314C54">
        <w:rPr>
          <w:sz w:val="24"/>
          <w:szCs w:val="24"/>
        </w:rPr>
        <w:t>тоящего договора в течени</w:t>
      </w:r>
      <w:r w:rsidR="001A6A96">
        <w:rPr>
          <w:sz w:val="24"/>
          <w:szCs w:val="24"/>
        </w:rPr>
        <w:t>е</w:t>
      </w:r>
      <w:r w:rsidR="00314C54">
        <w:rPr>
          <w:sz w:val="24"/>
          <w:szCs w:val="24"/>
        </w:rPr>
        <w:t xml:space="preserve">  двух</w:t>
      </w:r>
      <w:r w:rsidR="00A3117F" w:rsidRPr="00235390">
        <w:rPr>
          <w:sz w:val="24"/>
          <w:szCs w:val="24"/>
        </w:rPr>
        <w:t xml:space="preserve"> месяцев со дня получения договора в </w:t>
      </w:r>
      <w:r w:rsidR="00FB5C5C">
        <w:rPr>
          <w:sz w:val="24"/>
          <w:szCs w:val="24"/>
        </w:rPr>
        <w:t>д</w:t>
      </w:r>
      <w:r w:rsidR="00A3117F" w:rsidRPr="00235390">
        <w:rPr>
          <w:iCs/>
          <w:sz w:val="24"/>
          <w:szCs w:val="24"/>
        </w:rPr>
        <w:t>епартаменте имущественных и земельных отношений</w:t>
      </w:r>
      <w:r w:rsidR="00A3117F" w:rsidRPr="00235390">
        <w:rPr>
          <w:sz w:val="24"/>
          <w:szCs w:val="24"/>
        </w:rPr>
        <w:t xml:space="preserve">, а также возможных изменений и дополнений к нему </w:t>
      </w:r>
      <w:r w:rsidR="00A3117F" w:rsidRPr="00235390">
        <w:rPr>
          <w:iCs/>
          <w:sz w:val="24"/>
          <w:szCs w:val="24"/>
        </w:rPr>
        <w:t>и предоставить экземпляр договора, допо</w:t>
      </w:r>
      <w:r w:rsidR="00FB5C5C">
        <w:rPr>
          <w:iCs/>
          <w:sz w:val="24"/>
          <w:szCs w:val="24"/>
        </w:rPr>
        <w:t>лнительных соглашений к нему в д</w:t>
      </w:r>
      <w:r w:rsidR="00A3117F" w:rsidRPr="00235390">
        <w:rPr>
          <w:iCs/>
          <w:sz w:val="24"/>
          <w:szCs w:val="24"/>
        </w:rPr>
        <w:t>епартамент имущественных и земельных отношений в течении 10 дней с момента государственной регистрации.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4</w:t>
      </w:r>
      <w:r w:rsidR="00A3117F" w:rsidRPr="00235390">
        <w:rPr>
          <w:sz w:val="24"/>
          <w:szCs w:val="24"/>
        </w:rPr>
        <w:t xml:space="preserve">. Использовать </w:t>
      </w:r>
      <w:r w:rsidR="00A3117F" w:rsidRPr="00235390">
        <w:rPr>
          <w:b/>
          <w:sz w:val="24"/>
          <w:szCs w:val="24"/>
        </w:rPr>
        <w:t>«Участок»</w:t>
      </w:r>
      <w:r w:rsidR="00A3117F" w:rsidRPr="00235390">
        <w:rPr>
          <w:sz w:val="24"/>
          <w:szCs w:val="24"/>
        </w:rPr>
        <w:t xml:space="preserve"> в соответствии с его разрешенным использованием. </w:t>
      </w:r>
    </w:p>
    <w:p w:rsidR="00A3117F" w:rsidRPr="00235390" w:rsidRDefault="009871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3.1.</w:t>
      </w:r>
      <w:r w:rsidR="00EC5502">
        <w:rPr>
          <w:sz w:val="24"/>
          <w:szCs w:val="24"/>
        </w:rPr>
        <w:t>5</w:t>
      </w:r>
      <w:r w:rsidR="00A3117F" w:rsidRPr="00235390">
        <w:rPr>
          <w:sz w:val="24"/>
          <w:szCs w:val="24"/>
        </w:rPr>
        <w:t xml:space="preserve">. Сохранять межевые, геодезические и другие специальные знаки, установленные на </w:t>
      </w:r>
      <w:r w:rsidR="00A3117F" w:rsidRPr="00235390">
        <w:rPr>
          <w:b/>
          <w:sz w:val="24"/>
          <w:szCs w:val="24"/>
        </w:rPr>
        <w:t>«Участке»</w:t>
      </w:r>
      <w:r w:rsidR="00A3117F" w:rsidRPr="00235390">
        <w:rPr>
          <w:sz w:val="24"/>
          <w:szCs w:val="24"/>
        </w:rPr>
        <w:t xml:space="preserve"> в соответствии с законодательством.</w:t>
      </w:r>
    </w:p>
    <w:p w:rsidR="00A3117F" w:rsidRPr="00235390" w:rsidRDefault="00FC59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871D9">
        <w:rPr>
          <w:sz w:val="24"/>
          <w:szCs w:val="24"/>
        </w:rPr>
        <w:t>.1.</w:t>
      </w:r>
      <w:r w:rsidR="00EC5502">
        <w:rPr>
          <w:sz w:val="24"/>
          <w:szCs w:val="24"/>
        </w:rPr>
        <w:t>6</w:t>
      </w:r>
      <w:r w:rsidR="00A3117F" w:rsidRPr="00235390">
        <w:rPr>
          <w:sz w:val="24"/>
          <w:szCs w:val="24"/>
        </w:rPr>
        <w:t xml:space="preserve">. Своевременно и самостоятельно вносить арендную плату за пользование </w:t>
      </w:r>
      <w:r w:rsidR="00A3117F" w:rsidRPr="00235390">
        <w:rPr>
          <w:b/>
          <w:sz w:val="24"/>
          <w:szCs w:val="24"/>
        </w:rPr>
        <w:t>«Участком»</w:t>
      </w:r>
      <w:r w:rsidR="00A3117F" w:rsidRPr="00235390">
        <w:rPr>
          <w:sz w:val="24"/>
          <w:szCs w:val="24"/>
        </w:rPr>
        <w:t xml:space="preserve"> в соответствии с настоящим договором.</w:t>
      </w:r>
    </w:p>
    <w:p w:rsidR="005C4106" w:rsidRDefault="009871D9" w:rsidP="00D60B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7</w:t>
      </w:r>
      <w:r w:rsidR="00A3117F" w:rsidRPr="00235390">
        <w:rPr>
          <w:sz w:val="24"/>
          <w:szCs w:val="24"/>
        </w:rPr>
        <w:t xml:space="preserve">. Соблюдать при использовании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требования </w:t>
      </w:r>
      <w:r w:rsidR="00CC6AFF">
        <w:rPr>
          <w:sz w:val="24"/>
          <w:szCs w:val="24"/>
        </w:rPr>
        <w:t>градостроительных регламентов, строительных, экологических,</w:t>
      </w:r>
      <w:r w:rsidR="00A3117F" w:rsidRPr="00235390">
        <w:rPr>
          <w:sz w:val="24"/>
          <w:szCs w:val="24"/>
        </w:rPr>
        <w:t xml:space="preserve"> санитарно-гигиенических, противопожарных и иных правил, нормативов.</w:t>
      </w:r>
    </w:p>
    <w:p w:rsidR="00A3117F" w:rsidRPr="00235390" w:rsidRDefault="009871D9" w:rsidP="005C41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8</w:t>
      </w:r>
      <w:r w:rsidR="005C4106">
        <w:rPr>
          <w:sz w:val="24"/>
          <w:szCs w:val="24"/>
        </w:rPr>
        <w:t>.</w:t>
      </w:r>
      <w:r w:rsidR="00FB5C5C" w:rsidRPr="00FB5C5C">
        <w:rPr>
          <w:sz w:val="24"/>
        </w:rPr>
        <w:t xml:space="preserve"> </w:t>
      </w:r>
      <w:r w:rsidR="00FB5C5C" w:rsidRPr="005554B3">
        <w:rPr>
          <w:sz w:val="24"/>
        </w:rPr>
        <w:t xml:space="preserve">Соблюдать требования Правил </w:t>
      </w:r>
      <w:r w:rsidR="00FB5C5C">
        <w:rPr>
          <w:sz w:val="24"/>
        </w:rPr>
        <w:t>б</w:t>
      </w:r>
      <w:r w:rsidR="00FB5C5C" w:rsidRPr="005554B3">
        <w:rPr>
          <w:sz w:val="24"/>
        </w:rPr>
        <w:t xml:space="preserve">лагоустройства </w:t>
      </w:r>
      <w:r w:rsidR="00FB5C5C">
        <w:rPr>
          <w:sz w:val="24"/>
        </w:rPr>
        <w:t xml:space="preserve">территории </w:t>
      </w:r>
      <w:r w:rsidR="00FB5C5C" w:rsidRPr="005554B3">
        <w:rPr>
          <w:sz w:val="24"/>
        </w:rPr>
        <w:t xml:space="preserve">города Сургута, утвержденных решением Сургутской городской Думы Ханты-Мансийского автономного округа-Югры от </w:t>
      </w:r>
      <w:r w:rsidR="00FB5C5C">
        <w:rPr>
          <w:sz w:val="24"/>
        </w:rPr>
        <w:t>20 июня</w:t>
      </w:r>
      <w:r w:rsidR="00FB5C5C" w:rsidRPr="005554B3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="00FB5C5C" w:rsidRPr="005554B3">
          <w:rPr>
            <w:sz w:val="24"/>
          </w:rPr>
          <w:t>20</w:t>
        </w:r>
        <w:r w:rsidR="00FB5C5C">
          <w:rPr>
            <w:sz w:val="24"/>
          </w:rPr>
          <w:t>13</w:t>
        </w:r>
        <w:r w:rsidR="00FB5C5C" w:rsidRPr="005554B3">
          <w:rPr>
            <w:sz w:val="24"/>
          </w:rPr>
          <w:t xml:space="preserve"> г</w:t>
        </w:r>
      </w:smartTag>
      <w:r w:rsidR="00FB5C5C" w:rsidRPr="005554B3">
        <w:rPr>
          <w:sz w:val="24"/>
        </w:rPr>
        <w:t xml:space="preserve">. № </w:t>
      </w:r>
      <w:r w:rsidR="00FB5C5C">
        <w:rPr>
          <w:sz w:val="24"/>
        </w:rPr>
        <w:t>345</w:t>
      </w:r>
      <w:r w:rsidR="00FB5C5C" w:rsidRPr="005554B3">
        <w:rPr>
          <w:sz w:val="24"/>
        </w:rPr>
        <w:t>-</w:t>
      </w:r>
      <w:r w:rsidR="00FB5C5C">
        <w:rPr>
          <w:sz w:val="24"/>
          <w:lang w:val="en-US"/>
        </w:rPr>
        <w:t>V</w:t>
      </w:r>
      <w:r w:rsidR="00FB5C5C" w:rsidRPr="005554B3">
        <w:rPr>
          <w:sz w:val="24"/>
        </w:rPr>
        <w:t xml:space="preserve"> </w:t>
      </w:r>
      <w:r w:rsidR="00FB5C5C">
        <w:rPr>
          <w:sz w:val="24"/>
        </w:rPr>
        <w:t>ГД</w:t>
      </w:r>
      <w:r w:rsidR="00FB5C5C" w:rsidRPr="005554B3">
        <w:rPr>
          <w:sz w:val="24"/>
        </w:rPr>
        <w:t>.</w:t>
      </w:r>
      <w:r w:rsidR="007C3F4E">
        <w:rPr>
          <w:bCs/>
          <w:sz w:val="24"/>
          <w:szCs w:val="24"/>
        </w:rPr>
        <w:t xml:space="preserve"> </w:t>
      </w:r>
      <w:r w:rsidR="00A3117F" w:rsidRPr="00235390">
        <w:rPr>
          <w:sz w:val="24"/>
          <w:szCs w:val="24"/>
        </w:rPr>
        <w:t xml:space="preserve">Не допускать загрязнения, захламления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>.</w:t>
      </w:r>
    </w:p>
    <w:p w:rsidR="009871D9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9</w:t>
      </w:r>
      <w:r w:rsidR="00A3117F" w:rsidRPr="00235390">
        <w:rPr>
          <w:sz w:val="24"/>
          <w:szCs w:val="24"/>
        </w:rPr>
        <w:t>. Не передавать свои права и обязанности по настоящему Договору третьим лицам</w:t>
      </w:r>
      <w:r w:rsidR="00C0610D">
        <w:rPr>
          <w:sz w:val="24"/>
          <w:szCs w:val="24"/>
        </w:rPr>
        <w:t xml:space="preserve"> без предварительного письменного </w:t>
      </w:r>
      <w:r w:rsidR="002A005C">
        <w:rPr>
          <w:sz w:val="24"/>
          <w:szCs w:val="24"/>
        </w:rPr>
        <w:t>согласия</w:t>
      </w:r>
      <w:r w:rsidR="00C0610D">
        <w:rPr>
          <w:sz w:val="24"/>
          <w:szCs w:val="24"/>
        </w:rPr>
        <w:t xml:space="preserve"> </w:t>
      </w:r>
      <w:r w:rsidR="00C0610D" w:rsidRPr="00C0610D">
        <w:rPr>
          <w:b/>
          <w:sz w:val="24"/>
          <w:szCs w:val="24"/>
        </w:rPr>
        <w:t>«Арендодателя»</w:t>
      </w:r>
      <w:r w:rsidRPr="00C0610D">
        <w:rPr>
          <w:b/>
          <w:sz w:val="24"/>
          <w:szCs w:val="24"/>
        </w:rPr>
        <w:t>.</w:t>
      </w:r>
    </w:p>
    <w:p w:rsidR="00A3117F" w:rsidRPr="00235390" w:rsidRDefault="009871D9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A3117F" w:rsidRPr="0023539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="00A3117F" w:rsidRPr="00235390">
        <w:rPr>
          <w:sz w:val="24"/>
          <w:szCs w:val="24"/>
        </w:rPr>
        <w:t xml:space="preserve">е отдавать арендные права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="00A3117F" w:rsidRPr="00235390">
        <w:rPr>
          <w:b/>
          <w:sz w:val="24"/>
          <w:szCs w:val="24"/>
        </w:rPr>
        <w:t xml:space="preserve">«Арендодателя». </w:t>
      </w:r>
    </w:p>
    <w:p w:rsidR="00A3117F" w:rsidRPr="00235390" w:rsidRDefault="00A3117F">
      <w:pPr>
        <w:ind w:firstLine="720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3.1.</w:t>
      </w:r>
      <w:r w:rsidR="009871D9">
        <w:rPr>
          <w:sz w:val="24"/>
          <w:szCs w:val="24"/>
        </w:rPr>
        <w:t>1</w:t>
      </w:r>
      <w:r w:rsidR="00EC5502">
        <w:rPr>
          <w:sz w:val="24"/>
          <w:szCs w:val="24"/>
        </w:rPr>
        <w:t>1</w:t>
      </w:r>
      <w:r w:rsidRPr="00235390">
        <w:rPr>
          <w:sz w:val="24"/>
          <w:szCs w:val="24"/>
        </w:rPr>
        <w:t xml:space="preserve">.Не передавать </w:t>
      </w:r>
      <w:r w:rsidRPr="00235390">
        <w:rPr>
          <w:b/>
          <w:sz w:val="24"/>
          <w:szCs w:val="24"/>
        </w:rPr>
        <w:t>«Участок»</w:t>
      </w:r>
      <w:r w:rsidRPr="00235390">
        <w:rPr>
          <w:sz w:val="24"/>
          <w:szCs w:val="24"/>
        </w:rPr>
        <w:t xml:space="preserve"> в субаренду.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2</w:t>
      </w:r>
      <w:r w:rsidR="00A3117F" w:rsidRPr="00235390">
        <w:rPr>
          <w:sz w:val="24"/>
          <w:szCs w:val="24"/>
        </w:rPr>
        <w:t xml:space="preserve">. Возмещать </w:t>
      </w:r>
      <w:r w:rsidR="00A3117F" w:rsidRPr="00235390">
        <w:rPr>
          <w:b/>
          <w:sz w:val="24"/>
          <w:szCs w:val="24"/>
        </w:rPr>
        <w:t>«Арендодателю»</w:t>
      </w:r>
      <w:r w:rsidR="00A3117F" w:rsidRPr="00235390">
        <w:rPr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3</w:t>
      </w:r>
      <w:r w:rsidR="00A3117F" w:rsidRPr="00235390">
        <w:rPr>
          <w:sz w:val="24"/>
          <w:szCs w:val="24"/>
        </w:rPr>
        <w:t>. Не нарушать права собственников, землевладельцев, землепользователей и арендаторов смежных земельных участков.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3.1.1</w:t>
      </w:r>
      <w:r w:rsidR="00EC5502">
        <w:rPr>
          <w:sz w:val="24"/>
          <w:szCs w:val="24"/>
        </w:rPr>
        <w:t>4</w:t>
      </w:r>
      <w:r w:rsidR="00A3117F" w:rsidRPr="00235390">
        <w:rPr>
          <w:sz w:val="24"/>
          <w:szCs w:val="24"/>
        </w:rPr>
        <w:t xml:space="preserve">. Производить уборку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5</w:t>
      </w:r>
      <w:r w:rsidR="00A3117F" w:rsidRPr="00235390">
        <w:rPr>
          <w:sz w:val="24"/>
          <w:szCs w:val="24"/>
        </w:rPr>
        <w:t xml:space="preserve">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="00A3117F" w:rsidRPr="00235390">
        <w:rPr>
          <w:b/>
          <w:sz w:val="24"/>
          <w:szCs w:val="24"/>
        </w:rPr>
        <w:t>«Арендодателя»</w:t>
      </w:r>
      <w:r w:rsidR="00A3117F" w:rsidRPr="00235390">
        <w:rPr>
          <w:sz w:val="24"/>
          <w:szCs w:val="24"/>
        </w:rPr>
        <w:t xml:space="preserve"> в 5-дневный срок с момента принятия соответствующего решения. 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6</w:t>
      </w:r>
      <w:r w:rsidR="00A3117F" w:rsidRPr="00235390">
        <w:rPr>
          <w:sz w:val="24"/>
          <w:szCs w:val="24"/>
        </w:rPr>
        <w:t xml:space="preserve">. Уведомить </w:t>
      </w:r>
      <w:r w:rsidR="00A3117F" w:rsidRPr="00235390">
        <w:rPr>
          <w:b/>
          <w:sz w:val="24"/>
          <w:szCs w:val="24"/>
        </w:rPr>
        <w:t>«Арендодателя»</w:t>
      </w:r>
      <w:r w:rsidR="00A3117F" w:rsidRPr="00235390">
        <w:rPr>
          <w:sz w:val="24"/>
          <w:szCs w:val="24"/>
        </w:rPr>
        <w:t xml:space="preserve"> в 15-дневный срок об отчуждении третьим лицам недвижимого имущества расположенного на </w:t>
      </w:r>
      <w:r w:rsidR="00A3117F" w:rsidRPr="00235390">
        <w:rPr>
          <w:b/>
          <w:sz w:val="24"/>
          <w:szCs w:val="24"/>
        </w:rPr>
        <w:t>«Участке».</w:t>
      </w:r>
    </w:p>
    <w:p w:rsidR="00A3117F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C5502">
        <w:rPr>
          <w:sz w:val="24"/>
          <w:szCs w:val="24"/>
        </w:rPr>
        <w:t>7</w:t>
      </w:r>
      <w:r w:rsidR="00A3117F" w:rsidRPr="00235390">
        <w:rPr>
          <w:sz w:val="24"/>
          <w:szCs w:val="24"/>
        </w:rPr>
        <w:t xml:space="preserve">. При прекращении договора </w:t>
      </w:r>
      <w:r w:rsidR="002A15F4">
        <w:rPr>
          <w:sz w:val="24"/>
          <w:szCs w:val="24"/>
        </w:rPr>
        <w:t>и в случае досрочного отказа от договора аренды,</w:t>
      </w:r>
      <w:r w:rsidR="00FB5C5C">
        <w:rPr>
          <w:sz w:val="24"/>
          <w:szCs w:val="24"/>
        </w:rPr>
        <w:t xml:space="preserve"> </w:t>
      </w:r>
      <w:r w:rsidR="00A3117F" w:rsidRPr="00235390">
        <w:rPr>
          <w:sz w:val="24"/>
          <w:szCs w:val="24"/>
        </w:rPr>
        <w:t xml:space="preserve">в 10-дневный срок передать </w:t>
      </w:r>
      <w:r w:rsidR="00A3117F" w:rsidRPr="00235390">
        <w:rPr>
          <w:b/>
          <w:sz w:val="24"/>
          <w:szCs w:val="24"/>
        </w:rPr>
        <w:t>«Участок»</w:t>
      </w:r>
      <w:r w:rsidR="00A3117F" w:rsidRPr="00235390">
        <w:rPr>
          <w:sz w:val="24"/>
          <w:szCs w:val="24"/>
        </w:rPr>
        <w:t xml:space="preserve"> </w:t>
      </w:r>
      <w:r w:rsidR="00A3117F" w:rsidRPr="00235390">
        <w:rPr>
          <w:b/>
          <w:sz w:val="24"/>
          <w:szCs w:val="24"/>
        </w:rPr>
        <w:t>«Арендодателю»</w:t>
      </w:r>
      <w:r w:rsidR="00A3117F" w:rsidRPr="00235390">
        <w:rPr>
          <w:sz w:val="24"/>
          <w:szCs w:val="24"/>
        </w:rPr>
        <w:t xml:space="preserve"> в состоянии и качестве не хуже первоначального по акту приема-передачи</w:t>
      </w:r>
      <w:r w:rsidR="00500507">
        <w:rPr>
          <w:sz w:val="24"/>
          <w:szCs w:val="24"/>
        </w:rPr>
        <w:t>, в случае, если строительство объекта не было начато</w:t>
      </w:r>
      <w:r w:rsidR="002A15F4">
        <w:rPr>
          <w:sz w:val="24"/>
          <w:szCs w:val="24"/>
        </w:rPr>
        <w:t>.</w:t>
      </w:r>
    </w:p>
    <w:p w:rsidR="00500507" w:rsidRPr="00235390" w:rsidRDefault="00500507">
      <w:pPr>
        <w:ind w:firstLine="720"/>
        <w:jc w:val="both"/>
        <w:rPr>
          <w:sz w:val="24"/>
          <w:szCs w:val="24"/>
        </w:rPr>
      </w:pPr>
      <w:r w:rsidRPr="002E1133">
        <w:rPr>
          <w:sz w:val="24"/>
          <w:szCs w:val="24"/>
        </w:rPr>
        <w:t>3.1.1</w:t>
      </w:r>
      <w:r w:rsidR="00EC5502">
        <w:rPr>
          <w:sz w:val="24"/>
          <w:szCs w:val="24"/>
        </w:rPr>
        <w:t>8</w:t>
      </w:r>
      <w:r w:rsidRPr="002E1133">
        <w:rPr>
          <w:sz w:val="24"/>
          <w:szCs w:val="24"/>
        </w:rPr>
        <w:t>.   При обороте незавершенного строительст</w:t>
      </w:r>
      <w:r w:rsidR="00D57D89" w:rsidRPr="002E1133">
        <w:rPr>
          <w:sz w:val="24"/>
          <w:szCs w:val="24"/>
        </w:rPr>
        <w:t>вом</w:t>
      </w:r>
      <w:r w:rsidR="006A30EA" w:rsidRPr="002E1133">
        <w:rPr>
          <w:sz w:val="24"/>
          <w:szCs w:val="24"/>
        </w:rPr>
        <w:t xml:space="preserve"> объекта к </w:t>
      </w:r>
      <w:r w:rsidR="0049244B">
        <w:rPr>
          <w:sz w:val="24"/>
          <w:szCs w:val="24"/>
        </w:rPr>
        <w:t>новому собственнику</w:t>
      </w:r>
      <w:r w:rsidR="006A30EA" w:rsidRPr="002E1133">
        <w:rPr>
          <w:sz w:val="24"/>
          <w:szCs w:val="24"/>
        </w:rPr>
        <w:t xml:space="preserve"> перейдут </w:t>
      </w:r>
      <w:r w:rsidR="001606C2">
        <w:rPr>
          <w:sz w:val="24"/>
          <w:szCs w:val="24"/>
        </w:rPr>
        <w:t xml:space="preserve">все </w:t>
      </w:r>
      <w:r w:rsidR="006A30EA" w:rsidRPr="002E1133">
        <w:rPr>
          <w:sz w:val="24"/>
          <w:szCs w:val="24"/>
        </w:rPr>
        <w:t xml:space="preserve">обязательства по </w:t>
      </w:r>
      <w:r w:rsidR="001606C2">
        <w:rPr>
          <w:sz w:val="24"/>
          <w:szCs w:val="24"/>
        </w:rPr>
        <w:t>данному договору.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19</w:t>
      </w:r>
      <w:r w:rsidR="00A3117F" w:rsidRPr="00235390">
        <w:rPr>
          <w:sz w:val="24"/>
          <w:szCs w:val="24"/>
        </w:rPr>
        <w:t xml:space="preserve">. Соблюдать установленные сервитуты и ограничения в пользовании </w:t>
      </w:r>
      <w:r w:rsidR="00A3117F" w:rsidRPr="00235390">
        <w:rPr>
          <w:b/>
          <w:sz w:val="24"/>
          <w:szCs w:val="24"/>
        </w:rPr>
        <w:t>«Участком»</w:t>
      </w:r>
      <w:r w:rsidR="00A3117F" w:rsidRPr="00235390">
        <w:rPr>
          <w:sz w:val="24"/>
          <w:szCs w:val="24"/>
        </w:rPr>
        <w:t>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2E1133">
        <w:rPr>
          <w:sz w:val="24"/>
          <w:szCs w:val="24"/>
        </w:rPr>
        <w:t>2</w:t>
      </w:r>
      <w:r w:rsidR="00EC5502">
        <w:rPr>
          <w:sz w:val="24"/>
          <w:szCs w:val="24"/>
        </w:rPr>
        <w:t>0</w:t>
      </w:r>
      <w:r w:rsidR="00A3117F" w:rsidRPr="00235390">
        <w:rPr>
          <w:sz w:val="24"/>
          <w:szCs w:val="24"/>
        </w:rPr>
        <w:t xml:space="preserve">. Обеспечивать представителям </w:t>
      </w:r>
      <w:r w:rsidR="00A3117F" w:rsidRPr="00235390">
        <w:rPr>
          <w:b/>
          <w:sz w:val="24"/>
          <w:szCs w:val="24"/>
        </w:rPr>
        <w:t>«Арендодателя»</w:t>
      </w:r>
      <w:r w:rsidR="00A3117F" w:rsidRPr="00235390">
        <w:rPr>
          <w:sz w:val="24"/>
          <w:szCs w:val="24"/>
        </w:rPr>
        <w:t xml:space="preserve">, органам государственного контроля свободный доступ на </w:t>
      </w:r>
      <w:r w:rsidR="00A3117F" w:rsidRPr="00235390">
        <w:rPr>
          <w:b/>
          <w:sz w:val="24"/>
          <w:szCs w:val="24"/>
        </w:rPr>
        <w:t>«Участок»</w:t>
      </w:r>
      <w:r w:rsidR="00A3117F" w:rsidRPr="00235390">
        <w:rPr>
          <w:sz w:val="24"/>
          <w:szCs w:val="24"/>
        </w:rPr>
        <w:t>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3.1.2</w:t>
      </w:r>
      <w:r w:rsidR="00EC5502">
        <w:rPr>
          <w:sz w:val="24"/>
          <w:szCs w:val="24"/>
        </w:rPr>
        <w:t>1</w:t>
      </w:r>
      <w:r w:rsidR="00A3117F" w:rsidRPr="00235390">
        <w:rPr>
          <w:sz w:val="24"/>
          <w:szCs w:val="24"/>
        </w:rPr>
        <w:t>.</w:t>
      </w:r>
      <w:r w:rsidR="00A3117F" w:rsidRPr="00235390">
        <w:rPr>
          <w:b/>
          <w:sz w:val="24"/>
          <w:szCs w:val="24"/>
        </w:rPr>
        <w:t xml:space="preserve"> </w:t>
      </w:r>
      <w:r w:rsidR="00A3117F" w:rsidRPr="00235390">
        <w:rPr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A3117F" w:rsidRPr="00235390" w:rsidRDefault="00FC59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3.1.2</w:t>
      </w:r>
      <w:r w:rsidR="00EC5502">
        <w:rPr>
          <w:sz w:val="24"/>
          <w:szCs w:val="24"/>
        </w:rPr>
        <w:t>2</w:t>
      </w:r>
      <w:r w:rsidR="00A3117F" w:rsidRPr="00235390">
        <w:rPr>
          <w:sz w:val="24"/>
          <w:szCs w:val="24"/>
        </w:rPr>
        <w:t xml:space="preserve">. Обеспечить благоустройство, содержание в надлежащем санитарном состоянии и озеленение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.  </w:t>
      </w:r>
    </w:p>
    <w:p w:rsidR="00A3117F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3.1.2</w:t>
      </w:r>
      <w:r w:rsidR="00EC5502">
        <w:rPr>
          <w:sz w:val="24"/>
          <w:szCs w:val="24"/>
        </w:rPr>
        <w:t>3</w:t>
      </w:r>
      <w:r w:rsidR="00A3117F" w:rsidRPr="00235390">
        <w:rPr>
          <w:sz w:val="24"/>
          <w:szCs w:val="24"/>
        </w:rPr>
        <w:t>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A3117F" w:rsidRDefault="009871D9">
      <w:pPr>
        <w:pStyle w:val="21"/>
        <w:rPr>
          <w:szCs w:val="24"/>
        </w:rPr>
      </w:pPr>
      <w:r>
        <w:rPr>
          <w:szCs w:val="24"/>
        </w:rPr>
        <w:t>3.1.2</w:t>
      </w:r>
      <w:r w:rsidR="00EC5502">
        <w:rPr>
          <w:szCs w:val="24"/>
        </w:rPr>
        <w:t>4</w:t>
      </w:r>
      <w:r w:rsidR="00A3117F" w:rsidRPr="00235390">
        <w:rPr>
          <w:szCs w:val="24"/>
        </w:rPr>
        <w:t>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работы;</w:t>
      </w:r>
    </w:p>
    <w:p w:rsidR="00354324" w:rsidRDefault="00354324">
      <w:pPr>
        <w:pStyle w:val="21"/>
        <w:rPr>
          <w:szCs w:val="24"/>
        </w:rPr>
      </w:pPr>
      <w:r>
        <w:rPr>
          <w:szCs w:val="24"/>
        </w:rPr>
        <w:t>3.1.2</w:t>
      </w:r>
      <w:r w:rsidR="00EC5502">
        <w:rPr>
          <w:szCs w:val="24"/>
        </w:rPr>
        <w:t>5</w:t>
      </w:r>
      <w:r w:rsidR="00FB5C5C">
        <w:rPr>
          <w:szCs w:val="24"/>
        </w:rPr>
        <w:t>.</w:t>
      </w:r>
      <w:r>
        <w:rPr>
          <w:szCs w:val="24"/>
        </w:rPr>
        <w:t xml:space="preserve"> За свой счет осуществить вынос межевых знаков в натуру по границам земельного участка.</w:t>
      </w:r>
    </w:p>
    <w:p w:rsidR="00FB5C5C" w:rsidRDefault="00FB5C5C">
      <w:pPr>
        <w:pStyle w:val="21"/>
        <w:rPr>
          <w:szCs w:val="24"/>
        </w:rPr>
      </w:pPr>
      <w:r>
        <w:rPr>
          <w:szCs w:val="24"/>
        </w:rPr>
        <w:t>3.1.2</w:t>
      </w:r>
      <w:r w:rsidR="00EC5502">
        <w:rPr>
          <w:szCs w:val="24"/>
        </w:rPr>
        <w:t>6</w:t>
      </w:r>
      <w:r>
        <w:rPr>
          <w:szCs w:val="24"/>
        </w:rPr>
        <w:t>.</w:t>
      </w:r>
      <w:r w:rsidR="00F57B66">
        <w:rPr>
          <w:szCs w:val="24"/>
        </w:rPr>
        <w:t xml:space="preserve"> До начала освоения земельного участка получить разрешение на вырубку зеленых насаждений в управлении по природопользованию и экологии Администрации города Сургута.</w:t>
      </w:r>
    </w:p>
    <w:p w:rsidR="00F57B66" w:rsidRDefault="00F57B66">
      <w:pPr>
        <w:pStyle w:val="21"/>
        <w:rPr>
          <w:szCs w:val="24"/>
        </w:rPr>
      </w:pPr>
      <w:r>
        <w:rPr>
          <w:szCs w:val="24"/>
        </w:rPr>
        <w:t>3.2.2</w:t>
      </w:r>
      <w:r w:rsidR="00EC5502">
        <w:rPr>
          <w:szCs w:val="24"/>
        </w:rPr>
        <w:t>7</w:t>
      </w:r>
      <w:r>
        <w:rPr>
          <w:szCs w:val="24"/>
        </w:rPr>
        <w:t xml:space="preserve">. Предусмотреть возмещение затрат по восстановлению зеленых насаждений, взамен вырубаемых на объекте. Восстановительная стоимость за </w:t>
      </w:r>
      <w:r w:rsidR="001A3F95">
        <w:rPr>
          <w:szCs w:val="24"/>
        </w:rPr>
        <w:t>вырубку</w:t>
      </w:r>
      <w:r>
        <w:rPr>
          <w:szCs w:val="24"/>
        </w:rPr>
        <w:t xml:space="preserve"> зеленых насаждений составляет </w:t>
      </w:r>
      <w:r w:rsidR="001D2865">
        <w:rPr>
          <w:szCs w:val="24"/>
        </w:rPr>
        <w:t>314 452,59</w:t>
      </w:r>
      <w:r>
        <w:rPr>
          <w:szCs w:val="24"/>
        </w:rPr>
        <w:t xml:space="preserve"> руб.</w:t>
      </w:r>
    </w:p>
    <w:p w:rsidR="00A3117F" w:rsidRPr="00235390" w:rsidRDefault="00FC59AE" w:rsidP="00A415B3">
      <w:pPr>
        <w:tabs>
          <w:tab w:val="left" w:pos="1701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C5502">
        <w:rPr>
          <w:sz w:val="24"/>
          <w:szCs w:val="24"/>
        </w:rPr>
        <w:t>29</w:t>
      </w:r>
      <w:r w:rsidR="00A3117F" w:rsidRPr="00235390">
        <w:rPr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A3117F" w:rsidRPr="00235390" w:rsidRDefault="00A3117F">
      <w:pPr>
        <w:ind w:firstLine="720"/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 </w:t>
      </w: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4. АРЕНДНАЯ ПЛАТА, СРОКИ И ПОРЯДОК ЕЕ ВНЕСЕНИЯ.</w:t>
      </w:r>
    </w:p>
    <w:p w:rsidR="00A3117F" w:rsidRPr="00235390" w:rsidRDefault="00A3117F">
      <w:pPr>
        <w:jc w:val="both"/>
        <w:rPr>
          <w:sz w:val="24"/>
          <w:szCs w:val="24"/>
        </w:rPr>
      </w:pPr>
    </w:p>
    <w:p w:rsidR="00A3117F" w:rsidRPr="00235390" w:rsidRDefault="00A3117F">
      <w:pPr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4.1.Обязанность </w:t>
      </w:r>
      <w:r w:rsidRPr="00235390">
        <w:rPr>
          <w:b/>
          <w:sz w:val="24"/>
          <w:szCs w:val="24"/>
        </w:rPr>
        <w:t xml:space="preserve">«Арендатора» </w:t>
      </w:r>
      <w:r w:rsidRPr="00235390">
        <w:rPr>
          <w:sz w:val="24"/>
          <w:szCs w:val="24"/>
        </w:rPr>
        <w:t>по уплате арендных платежей возникает с момента государственной регистрации договора</w:t>
      </w:r>
      <w:r w:rsidR="00E25FE1">
        <w:rPr>
          <w:sz w:val="24"/>
          <w:szCs w:val="24"/>
        </w:rPr>
        <w:t>.</w:t>
      </w:r>
      <w:r w:rsidRPr="00235390">
        <w:rPr>
          <w:sz w:val="24"/>
          <w:szCs w:val="24"/>
        </w:rPr>
        <w:t xml:space="preserve"> </w:t>
      </w:r>
    </w:p>
    <w:p w:rsidR="00A64413" w:rsidRDefault="00A3117F" w:rsidP="00A64413">
      <w:pPr>
        <w:widowControl w:val="0"/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4.2.</w:t>
      </w:r>
      <w:r w:rsidR="00436650" w:rsidRPr="00235390">
        <w:rPr>
          <w:sz w:val="24"/>
          <w:szCs w:val="24"/>
        </w:rPr>
        <w:t xml:space="preserve"> </w:t>
      </w:r>
      <w:r w:rsidR="00EC1CAB">
        <w:rPr>
          <w:sz w:val="24"/>
          <w:szCs w:val="24"/>
        </w:rPr>
        <w:t xml:space="preserve">Сумма арендной платы за три года, согласно протоколу о результатах аукциона составляет ______ руб., с учетом задатка (________руб.), сумма подлежащая </w:t>
      </w:r>
      <w:r w:rsidR="003B26E9">
        <w:rPr>
          <w:sz w:val="24"/>
          <w:szCs w:val="24"/>
        </w:rPr>
        <w:t>в</w:t>
      </w:r>
      <w:r w:rsidR="00EC1CAB">
        <w:rPr>
          <w:sz w:val="24"/>
          <w:szCs w:val="24"/>
        </w:rPr>
        <w:t>несению составит _________ руб.</w:t>
      </w:r>
    </w:p>
    <w:p w:rsidR="00A64413" w:rsidRPr="007E0DDC" w:rsidRDefault="00B00F23" w:rsidP="00A64413">
      <w:pPr>
        <w:pStyle w:val="a5"/>
        <w:widowControl w:val="0"/>
        <w:rPr>
          <w:i w:val="0"/>
          <w:iCs/>
          <w:szCs w:val="24"/>
        </w:rPr>
      </w:pPr>
      <w:r w:rsidRPr="00235390">
        <w:rPr>
          <w:i w:val="0"/>
          <w:szCs w:val="24"/>
        </w:rPr>
        <w:t>4.</w:t>
      </w:r>
      <w:r>
        <w:rPr>
          <w:i w:val="0"/>
          <w:szCs w:val="24"/>
        </w:rPr>
        <w:t>3</w:t>
      </w:r>
      <w:r w:rsidRPr="00235390">
        <w:rPr>
          <w:i w:val="0"/>
          <w:szCs w:val="24"/>
        </w:rPr>
        <w:t>.</w:t>
      </w:r>
      <w:r w:rsidRPr="00235390">
        <w:rPr>
          <w:iCs/>
          <w:szCs w:val="24"/>
        </w:rPr>
        <w:t xml:space="preserve"> </w:t>
      </w:r>
      <w:r w:rsidRPr="007E13B4">
        <w:rPr>
          <w:i w:val="0"/>
        </w:rPr>
        <w:t xml:space="preserve">Арендная плата за земельный участок вносится «Арендатором» </w:t>
      </w:r>
      <w:r>
        <w:rPr>
          <w:i w:val="0"/>
        </w:rPr>
        <w:t>единовременно</w:t>
      </w:r>
      <w:r w:rsidRPr="007E13B4">
        <w:rPr>
          <w:i w:val="0"/>
        </w:rPr>
        <w:t xml:space="preserve"> до 10 числа месяца, следующего за кварталом, </w:t>
      </w:r>
      <w:r>
        <w:rPr>
          <w:i w:val="0"/>
        </w:rPr>
        <w:t>в котором был зарегистрирован договор</w:t>
      </w:r>
      <w:r w:rsidRPr="007E13B4">
        <w:rPr>
          <w:i w:val="0"/>
        </w:rPr>
        <w:t xml:space="preserve">, путем перечисления денежных средств на расчетный счет </w:t>
      </w:r>
      <w:r w:rsidR="001D2865">
        <w:rPr>
          <w:i w:val="0"/>
        </w:rPr>
        <w:t>________________</w:t>
      </w:r>
      <w:r w:rsidRPr="00235390">
        <w:rPr>
          <w:i w:val="0"/>
          <w:szCs w:val="24"/>
        </w:rPr>
        <w:t>.</w:t>
      </w:r>
    </w:p>
    <w:p w:rsidR="00A64413" w:rsidRPr="00BC712F" w:rsidRDefault="00A64413" w:rsidP="00A64413">
      <w:pPr>
        <w:pStyle w:val="a5"/>
        <w:widowControl w:val="0"/>
        <w:rPr>
          <w:i w:val="0"/>
          <w:iCs/>
          <w:szCs w:val="24"/>
        </w:rPr>
      </w:pPr>
      <w:r>
        <w:rPr>
          <w:i w:val="0"/>
          <w:iCs/>
          <w:szCs w:val="24"/>
        </w:rPr>
        <w:t>Платеж считается поступившим с момента зачисления денежных средств на счет департамента имущественных и земельных отношений Администрации города.</w:t>
      </w:r>
    </w:p>
    <w:p w:rsidR="00A3117F" w:rsidRPr="00235390" w:rsidRDefault="00A3117F">
      <w:pPr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lastRenderedPageBreak/>
        <w:t>4.</w:t>
      </w:r>
      <w:r w:rsidR="001F683A">
        <w:rPr>
          <w:sz w:val="24"/>
          <w:szCs w:val="24"/>
        </w:rPr>
        <w:t>5</w:t>
      </w:r>
      <w:r w:rsidRPr="00235390">
        <w:rPr>
          <w:sz w:val="24"/>
          <w:szCs w:val="24"/>
        </w:rPr>
        <w:t xml:space="preserve">. </w:t>
      </w:r>
      <w:r w:rsidRPr="00235390">
        <w:rPr>
          <w:b/>
          <w:sz w:val="24"/>
          <w:szCs w:val="24"/>
        </w:rPr>
        <w:t>«Арендатор»</w:t>
      </w:r>
      <w:r w:rsidRPr="00235390">
        <w:rPr>
          <w:sz w:val="24"/>
          <w:szCs w:val="24"/>
        </w:rPr>
        <w:t xml:space="preserve"> информируют «</w:t>
      </w:r>
      <w:r w:rsidRPr="00235390">
        <w:rPr>
          <w:b/>
          <w:sz w:val="24"/>
          <w:szCs w:val="24"/>
        </w:rPr>
        <w:t>Арендодателя»</w:t>
      </w:r>
      <w:r w:rsidRPr="00235390">
        <w:rPr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</w:t>
      </w:r>
      <w:r w:rsidR="00EC1CAB">
        <w:rPr>
          <w:sz w:val="24"/>
          <w:szCs w:val="24"/>
        </w:rPr>
        <w:t>азываются номер и дата договора</w:t>
      </w:r>
      <w:r w:rsidRPr="00235390">
        <w:rPr>
          <w:sz w:val="24"/>
          <w:szCs w:val="24"/>
        </w:rPr>
        <w:t xml:space="preserve">. </w:t>
      </w:r>
    </w:p>
    <w:p w:rsidR="00A3117F" w:rsidRPr="00235390" w:rsidRDefault="00A3117F">
      <w:pPr>
        <w:jc w:val="both"/>
        <w:rPr>
          <w:b/>
          <w:sz w:val="24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5.ОТВЕТСТВЕННОСТЬ СТОРОН</w:t>
      </w:r>
    </w:p>
    <w:p w:rsidR="00A3117F" w:rsidRPr="00235390" w:rsidRDefault="00A3117F">
      <w:pPr>
        <w:jc w:val="center"/>
        <w:rPr>
          <w:b/>
          <w:sz w:val="24"/>
          <w:szCs w:val="24"/>
        </w:rPr>
      </w:pPr>
    </w:p>
    <w:p w:rsidR="00A3117F" w:rsidRPr="00235390" w:rsidRDefault="00A3117F">
      <w:pPr>
        <w:pStyle w:val="a3"/>
        <w:ind w:firstLine="708"/>
        <w:rPr>
          <w:i w:val="0"/>
          <w:szCs w:val="24"/>
        </w:rPr>
      </w:pPr>
      <w:r w:rsidRPr="00235390">
        <w:rPr>
          <w:i w:val="0"/>
          <w:szCs w:val="24"/>
        </w:rPr>
        <w:t>5.1.</w:t>
      </w:r>
      <w:r w:rsidR="00196976">
        <w:rPr>
          <w:i w:val="0"/>
          <w:szCs w:val="24"/>
        </w:rPr>
        <w:t xml:space="preserve"> </w:t>
      </w:r>
      <w:r w:rsidRPr="00235390">
        <w:rPr>
          <w:i w:val="0"/>
          <w:szCs w:val="24"/>
        </w:rPr>
        <w:t>В случае нарушений условий настоящего договора стороны несут ответственность в соответствии с действующим законодательством. Привлечение к ответственности не освобождает стороны от исполнения обязательств по договору.</w:t>
      </w:r>
    </w:p>
    <w:p w:rsidR="00A3117F" w:rsidRPr="00235390" w:rsidRDefault="00A3117F">
      <w:pPr>
        <w:ind w:firstLine="720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5.2.</w:t>
      </w:r>
      <w:r w:rsidR="00196976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Спор по настоящему договору подлежит рассмотрению в </w:t>
      </w:r>
      <w:r w:rsidR="003241EC">
        <w:rPr>
          <w:sz w:val="24"/>
          <w:szCs w:val="24"/>
        </w:rPr>
        <w:t xml:space="preserve">судебных органах по месту нахождения </w:t>
      </w:r>
      <w:r w:rsidR="005D375B" w:rsidRPr="005D375B">
        <w:rPr>
          <w:b/>
          <w:sz w:val="24"/>
          <w:szCs w:val="24"/>
        </w:rPr>
        <w:t>«Арендодателя».</w:t>
      </w:r>
      <w:r w:rsidRPr="00235390">
        <w:rPr>
          <w:sz w:val="24"/>
          <w:szCs w:val="24"/>
        </w:rPr>
        <w:t xml:space="preserve"> </w:t>
      </w:r>
    </w:p>
    <w:p w:rsidR="00A21467" w:rsidRDefault="00A3117F" w:rsidP="000D704D">
      <w:pPr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5.3.</w:t>
      </w:r>
      <w:r w:rsidR="00196976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>В</w:t>
      </w:r>
      <w:r w:rsidR="00196976">
        <w:rPr>
          <w:sz w:val="24"/>
          <w:szCs w:val="24"/>
        </w:rPr>
        <w:t xml:space="preserve"> случае нарушения п.</w:t>
      </w:r>
      <w:r w:rsidRPr="00235390">
        <w:rPr>
          <w:sz w:val="24"/>
          <w:szCs w:val="24"/>
        </w:rPr>
        <w:t xml:space="preserve"> </w:t>
      </w:r>
      <w:r w:rsidR="00196976">
        <w:rPr>
          <w:sz w:val="24"/>
          <w:szCs w:val="24"/>
        </w:rPr>
        <w:t>3.1.</w:t>
      </w:r>
      <w:r w:rsidR="00EC5502">
        <w:rPr>
          <w:sz w:val="24"/>
          <w:szCs w:val="24"/>
        </w:rPr>
        <w:t>9</w:t>
      </w:r>
      <w:r w:rsidR="00196976">
        <w:rPr>
          <w:sz w:val="24"/>
          <w:szCs w:val="24"/>
        </w:rPr>
        <w:t>, 3.1.1</w:t>
      </w:r>
      <w:r w:rsidR="00EC5502">
        <w:rPr>
          <w:sz w:val="24"/>
          <w:szCs w:val="24"/>
        </w:rPr>
        <w:t>0</w:t>
      </w:r>
      <w:r w:rsidR="00196976">
        <w:rPr>
          <w:sz w:val="24"/>
          <w:szCs w:val="24"/>
        </w:rPr>
        <w:t>,</w:t>
      </w:r>
      <w:r w:rsidR="003241EC">
        <w:rPr>
          <w:sz w:val="24"/>
          <w:szCs w:val="24"/>
        </w:rPr>
        <w:t xml:space="preserve"> 3.1.1</w:t>
      </w:r>
      <w:r w:rsidR="00EC5502">
        <w:rPr>
          <w:sz w:val="24"/>
          <w:szCs w:val="24"/>
        </w:rPr>
        <w:t>1</w:t>
      </w:r>
      <w:r w:rsidR="00196976">
        <w:rPr>
          <w:sz w:val="24"/>
          <w:szCs w:val="24"/>
        </w:rPr>
        <w:t>,</w:t>
      </w:r>
      <w:r w:rsidR="00164CDC">
        <w:rPr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«Арендатор»</w:t>
      </w:r>
      <w:r w:rsidRPr="00235390">
        <w:rPr>
          <w:sz w:val="24"/>
          <w:szCs w:val="24"/>
        </w:rPr>
        <w:t xml:space="preserve"> уплачивает </w:t>
      </w:r>
      <w:r w:rsidRPr="00235390">
        <w:rPr>
          <w:b/>
          <w:sz w:val="24"/>
          <w:szCs w:val="24"/>
        </w:rPr>
        <w:t>«Арендодателю»</w:t>
      </w:r>
      <w:r w:rsidRPr="00235390">
        <w:rPr>
          <w:sz w:val="24"/>
          <w:szCs w:val="24"/>
        </w:rPr>
        <w:t xml:space="preserve"> штр</w:t>
      </w:r>
      <w:r w:rsidR="00210F61">
        <w:rPr>
          <w:sz w:val="24"/>
          <w:szCs w:val="24"/>
        </w:rPr>
        <w:t xml:space="preserve">аф в </w:t>
      </w:r>
      <w:r w:rsidR="00A5214D">
        <w:rPr>
          <w:sz w:val="24"/>
          <w:szCs w:val="24"/>
        </w:rPr>
        <w:t>размере 100 тыс. руб.</w:t>
      </w:r>
      <w:r w:rsidR="000D704D">
        <w:rPr>
          <w:sz w:val="24"/>
          <w:szCs w:val="24"/>
        </w:rPr>
        <w:t xml:space="preserve"> </w:t>
      </w:r>
    </w:p>
    <w:p w:rsidR="00A3117F" w:rsidRDefault="00A21467" w:rsidP="000D70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</w:t>
      </w:r>
      <w:r w:rsidR="00A3117F" w:rsidRPr="00235390">
        <w:rPr>
          <w:sz w:val="24"/>
          <w:szCs w:val="24"/>
        </w:rPr>
        <w:t xml:space="preserve">За просрочку уплаты арендных платежей в сроки, установленные настоящим договором, </w:t>
      </w:r>
      <w:r w:rsidR="00A3117F" w:rsidRPr="00235390">
        <w:rPr>
          <w:b/>
          <w:sz w:val="24"/>
          <w:szCs w:val="24"/>
        </w:rPr>
        <w:t xml:space="preserve">«Арендатор» </w:t>
      </w:r>
      <w:r w:rsidR="00A3117F" w:rsidRPr="00235390">
        <w:rPr>
          <w:sz w:val="24"/>
          <w:szCs w:val="24"/>
        </w:rPr>
        <w:t xml:space="preserve">уплачивает </w:t>
      </w:r>
      <w:r w:rsidR="00A3117F" w:rsidRPr="00235390">
        <w:rPr>
          <w:b/>
          <w:sz w:val="24"/>
          <w:szCs w:val="24"/>
        </w:rPr>
        <w:t xml:space="preserve">«Арендодателю» </w:t>
      </w:r>
      <w:r w:rsidR="00A3117F" w:rsidRPr="00235390">
        <w:rPr>
          <w:sz w:val="24"/>
          <w:szCs w:val="24"/>
        </w:rPr>
        <w:t xml:space="preserve">пени в размере </w:t>
      </w:r>
      <w:r w:rsidR="00E216AF">
        <w:rPr>
          <w:sz w:val="24"/>
          <w:szCs w:val="24"/>
        </w:rPr>
        <w:t xml:space="preserve">1/300 ставки рефинансирования Центрального банка РФ  от просроченной </w:t>
      </w:r>
      <w:r w:rsidR="00A3117F" w:rsidRPr="00235390">
        <w:rPr>
          <w:sz w:val="24"/>
          <w:szCs w:val="24"/>
        </w:rPr>
        <w:t>суммы платежа за каждый день просрочки.</w:t>
      </w:r>
    </w:p>
    <w:p w:rsidR="00A3117F" w:rsidRPr="00235390" w:rsidRDefault="000D70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5.</w:t>
      </w:r>
      <w:r w:rsidR="001A6A96">
        <w:rPr>
          <w:sz w:val="24"/>
          <w:szCs w:val="24"/>
        </w:rPr>
        <w:t>5</w:t>
      </w:r>
      <w:r w:rsidR="00A3117F" w:rsidRPr="00235390">
        <w:rPr>
          <w:sz w:val="24"/>
          <w:szCs w:val="24"/>
        </w:rPr>
        <w:t>.</w:t>
      </w:r>
      <w:r w:rsidR="00196976">
        <w:rPr>
          <w:sz w:val="24"/>
          <w:szCs w:val="24"/>
        </w:rPr>
        <w:t xml:space="preserve"> </w:t>
      </w:r>
      <w:r w:rsidR="00A3117F" w:rsidRPr="00235390">
        <w:rPr>
          <w:sz w:val="24"/>
          <w:szCs w:val="24"/>
        </w:rPr>
        <w:t xml:space="preserve">За несвоевременный возврат </w:t>
      </w:r>
      <w:r w:rsidR="00A3117F" w:rsidRPr="00235390">
        <w:rPr>
          <w:b/>
          <w:sz w:val="24"/>
          <w:szCs w:val="24"/>
        </w:rPr>
        <w:t>«Участка» «Арендатор»</w:t>
      </w:r>
      <w:r w:rsidR="00A3117F" w:rsidRPr="00235390">
        <w:rPr>
          <w:sz w:val="24"/>
          <w:szCs w:val="24"/>
        </w:rPr>
        <w:t xml:space="preserve"> уплачивает </w:t>
      </w:r>
      <w:r w:rsidR="00A3117F" w:rsidRPr="00235390">
        <w:rPr>
          <w:b/>
          <w:sz w:val="24"/>
          <w:szCs w:val="24"/>
        </w:rPr>
        <w:t>«Арендодателю»</w:t>
      </w:r>
      <w:r w:rsidR="00A3117F" w:rsidRPr="00235390">
        <w:rPr>
          <w:sz w:val="24"/>
          <w:szCs w:val="24"/>
        </w:rPr>
        <w:t xml:space="preserve">  пени в размере 0,5 % </w:t>
      </w:r>
      <w:r>
        <w:rPr>
          <w:sz w:val="24"/>
          <w:szCs w:val="24"/>
        </w:rPr>
        <w:t>от суммы, указанной в пункте 4.2.</w:t>
      </w:r>
      <w:r w:rsidR="00547863">
        <w:rPr>
          <w:sz w:val="24"/>
          <w:szCs w:val="24"/>
        </w:rPr>
        <w:t>договора</w:t>
      </w:r>
      <w:r w:rsidR="00354324">
        <w:rPr>
          <w:sz w:val="24"/>
          <w:szCs w:val="24"/>
        </w:rPr>
        <w:t>.</w:t>
      </w:r>
    </w:p>
    <w:p w:rsidR="00A3117F" w:rsidRDefault="003D7DB2">
      <w:pPr>
        <w:pStyle w:val="BodyText"/>
        <w:ind w:firstLine="720"/>
        <w:rPr>
          <w:szCs w:val="24"/>
        </w:rPr>
      </w:pPr>
      <w:r>
        <w:rPr>
          <w:szCs w:val="24"/>
        </w:rPr>
        <w:t>5.</w:t>
      </w:r>
      <w:r w:rsidR="001A6A96">
        <w:rPr>
          <w:szCs w:val="24"/>
        </w:rPr>
        <w:t>6</w:t>
      </w:r>
      <w:r w:rsidR="00A3117F" w:rsidRPr="00235390">
        <w:rPr>
          <w:szCs w:val="24"/>
        </w:rPr>
        <w:t xml:space="preserve">. </w:t>
      </w:r>
      <w:r w:rsidR="001F683A">
        <w:rPr>
          <w:szCs w:val="24"/>
        </w:rPr>
        <w:t>В случае нарушения срока строительства, указанного в</w:t>
      </w:r>
      <w:r w:rsidR="00A3117F" w:rsidRPr="00235390">
        <w:rPr>
          <w:szCs w:val="24"/>
        </w:rPr>
        <w:t xml:space="preserve"> п.3.1.1.</w:t>
      </w:r>
      <w:r w:rsidR="00196976">
        <w:rPr>
          <w:szCs w:val="24"/>
        </w:rPr>
        <w:t xml:space="preserve"> </w:t>
      </w:r>
      <w:r w:rsidR="001A6A96">
        <w:rPr>
          <w:szCs w:val="24"/>
        </w:rPr>
        <w:t>договора</w:t>
      </w:r>
      <w:r w:rsidR="001F683A">
        <w:rPr>
          <w:szCs w:val="24"/>
        </w:rPr>
        <w:t>,</w:t>
      </w:r>
      <w:r w:rsidR="00A3117F" w:rsidRPr="00235390">
        <w:rPr>
          <w:szCs w:val="24"/>
        </w:rPr>
        <w:t xml:space="preserve"> </w:t>
      </w:r>
      <w:r w:rsidR="001A6A96" w:rsidRPr="001A6A96">
        <w:rPr>
          <w:b/>
          <w:szCs w:val="24"/>
        </w:rPr>
        <w:t>«</w:t>
      </w:r>
      <w:r w:rsidR="00A3117F" w:rsidRPr="001A6A96">
        <w:rPr>
          <w:b/>
          <w:szCs w:val="24"/>
        </w:rPr>
        <w:t>Арендатор</w:t>
      </w:r>
      <w:r w:rsidR="001A6A96" w:rsidRPr="001A6A96">
        <w:rPr>
          <w:b/>
          <w:szCs w:val="24"/>
        </w:rPr>
        <w:t>»</w:t>
      </w:r>
      <w:r w:rsidR="00A3117F" w:rsidRPr="00235390">
        <w:rPr>
          <w:szCs w:val="24"/>
        </w:rPr>
        <w:t xml:space="preserve"> уплачивает </w:t>
      </w:r>
      <w:r w:rsidR="001A6A96" w:rsidRPr="001A6A96">
        <w:rPr>
          <w:b/>
          <w:szCs w:val="24"/>
        </w:rPr>
        <w:t>«</w:t>
      </w:r>
      <w:r w:rsidR="00A3117F" w:rsidRPr="001A6A96">
        <w:rPr>
          <w:b/>
          <w:szCs w:val="24"/>
        </w:rPr>
        <w:t>Арендодателю</w:t>
      </w:r>
      <w:r w:rsidR="001A6A96" w:rsidRPr="001A6A96">
        <w:rPr>
          <w:b/>
          <w:szCs w:val="24"/>
        </w:rPr>
        <w:t>»</w:t>
      </w:r>
      <w:r w:rsidR="00A3117F" w:rsidRPr="00235390">
        <w:rPr>
          <w:szCs w:val="24"/>
        </w:rPr>
        <w:t xml:space="preserve"> </w:t>
      </w:r>
      <w:r w:rsidR="006C25F6">
        <w:rPr>
          <w:szCs w:val="24"/>
        </w:rPr>
        <w:t>штраф в</w:t>
      </w:r>
      <w:r w:rsidR="00A3117F" w:rsidRPr="00235390">
        <w:rPr>
          <w:szCs w:val="24"/>
        </w:rPr>
        <w:t xml:space="preserve"> размере</w:t>
      </w:r>
      <w:r w:rsidR="00537092">
        <w:rPr>
          <w:szCs w:val="24"/>
        </w:rPr>
        <w:t xml:space="preserve"> 20 %</w:t>
      </w:r>
      <w:r w:rsidR="00A3117F" w:rsidRPr="00235390">
        <w:rPr>
          <w:szCs w:val="24"/>
        </w:rPr>
        <w:t xml:space="preserve"> от суммы, указанной в п.4.2. договора</w:t>
      </w:r>
      <w:r w:rsidR="00330EFF">
        <w:rPr>
          <w:szCs w:val="24"/>
        </w:rPr>
        <w:t>.</w:t>
      </w:r>
      <w:r w:rsidR="00A3117F" w:rsidRPr="00235390">
        <w:rPr>
          <w:szCs w:val="24"/>
        </w:rPr>
        <w:t xml:space="preserve"> </w:t>
      </w:r>
    </w:p>
    <w:p w:rsidR="0060368C" w:rsidRDefault="0060368C">
      <w:pPr>
        <w:pStyle w:val="a3"/>
        <w:jc w:val="center"/>
        <w:rPr>
          <w:b/>
          <w:i w:val="0"/>
          <w:szCs w:val="24"/>
        </w:rPr>
      </w:pPr>
    </w:p>
    <w:p w:rsidR="00A3117F" w:rsidRPr="00235390" w:rsidRDefault="00A3117F">
      <w:pPr>
        <w:pStyle w:val="a3"/>
        <w:jc w:val="center"/>
        <w:rPr>
          <w:b/>
          <w:i w:val="0"/>
          <w:szCs w:val="24"/>
        </w:rPr>
      </w:pPr>
      <w:r w:rsidRPr="00235390">
        <w:rPr>
          <w:b/>
          <w:i w:val="0"/>
          <w:szCs w:val="24"/>
        </w:rPr>
        <w:t>6. ДОПОЛНИТЕЛЬНЫЕ УСЛОВИЯ.</w:t>
      </w:r>
    </w:p>
    <w:p w:rsidR="007F679A" w:rsidRDefault="00A3117F" w:rsidP="007F679A">
      <w:pPr>
        <w:pStyle w:val="21"/>
        <w:rPr>
          <w:iCs/>
        </w:rPr>
      </w:pPr>
      <w:r w:rsidRPr="00235390">
        <w:rPr>
          <w:szCs w:val="24"/>
        </w:rPr>
        <w:t xml:space="preserve">6.1.Настоящий договор составлен в трех экземплярах по одному для каждой из Сторон и для Сургутского отдела </w:t>
      </w:r>
      <w:r w:rsidR="007F679A">
        <w:rPr>
          <w:iCs/>
        </w:rPr>
        <w:t>Управления Федеральной службы государственной регистрации, кадастра и картографии по  Ханты-Мансийскому автономному округу-Югре и вступает в силу с момента регистрации.</w:t>
      </w:r>
    </w:p>
    <w:p w:rsidR="007F679A" w:rsidRDefault="00A3117F" w:rsidP="007F679A">
      <w:pPr>
        <w:pStyle w:val="21"/>
        <w:rPr>
          <w:iCs/>
        </w:rPr>
      </w:pPr>
      <w:r w:rsidRPr="00235390">
        <w:rPr>
          <w:szCs w:val="24"/>
        </w:rPr>
        <w:t xml:space="preserve">6.2.Настоящий </w:t>
      </w:r>
      <w:r w:rsidR="007F679A">
        <w:rPr>
          <w:iCs/>
        </w:rPr>
        <w:t xml:space="preserve"> договор подлежит государственной регистрации в Сургутском отделе Управления Федеральной службы государственной регистрации, кадастра и картографии по  Ханты-Мансийскому автономному округу-Югре и вступает в силу с момента регистрации.</w:t>
      </w:r>
    </w:p>
    <w:p w:rsidR="00A3117F" w:rsidRPr="00235390" w:rsidRDefault="00A3117F">
      <w:pPr>
        <w:pStyle w:val="Normal"/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6.</w:t>
      </w:r>
      <w:r w:rsidR="00F871A9">
        <w:rPr>
          <w:sz w:val="24"/>
          <w:szCs w:val="24"/>
        </w:rPr>
        <w:t>3</w:t>
      </w:r>
      <w:r w:rsidRPr="00235390">
        <w:rPr>
          <w:sz w:val="24"/>
          <w:szCs w:val="24"/>
        </w:rPr>
        <w:t>.Все изменения и дополнения к настоящему Договору осуществляются на основании письменного соглашения сторон и подлежат обязательной государственной регистрации.</w:t>
      </w:r>
    </w:p>
    <w:p w:rsidR="00A3117F" w:rsidRDefault="00A3117F">
      <w:pPr>
        <w:pStyle w:val="a3"/>
        <w:ind w:firstLine="708"/>
        <w:rPr>
          <w:bCs/>
          <w:i w:val="0"/>
          <w:szCs w:val="24"/>
        </w:rPr>
      </w:pPr>
      <w:r w:rsidRPr="00235390">
        <w:rPr>
          <w:bCs/>
          <w:i w:val="0"/>
          <w:szCs w:val="24"/>
        </w:rPr>
        <w:t>6.</w:t>
      </w:r>
      <w:r w:rsidR="00F871A9">
        <w:rPr>
          <w:bCs/>
          <w:i w:val="0"/>
          <w:szCs w:val="24"/>
        </w:rPr>
        <w:t>4</w:t>
      </w:r>
      <w:r w:rsidRPr="00235390">
        <w:rPr>
          <w:bCs/>
          <w:i w:val="0"/>
          <w:szCs w:val="24"/>
        </w:rPr>
        <w:t>.Стороны предусматривают возможность использования факсимильного воспроизведения подписи с помощью средств механического или иного копирования.</w:t>
      </w:r>
    </w:p>
    <w:p w:rsidR="006C17D6" w:rsidRDefault="006C17D6">
      <w:pPr>
        <w:pStyle w:val="a3"/>
        <w:ind w:firstLine="708"/>
        <w:rPr>
          <w:bCs/>
          <w:i w:val="0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7. ЮРИДИЧЕСКИЕ АДРЕСА СТОРОН: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37"/>
        <w:gridCol w:w="5244"/>
      </w:tblGrid>
      <w:tr w:rsidR="00A3117F" w:rsidRPr="00235390">
        <w:tblPrEx>
          <w:tblCellMar>
            <w:top w:w="0" w:type="dxa"/>
            <w:bottom w:w="0" w:type="dxa"/>
          </w:tblCellMar>
        </w:tblPrEx>
        <w:tc>
          <w:tcPr>
            <w:tcW w:w="4537" w:type="dxa"/>
          </w:tcPr>
          <w:p w:rsidR="00A3117F" w:rsidRPr="00235390" w:rsidRDefault="00A3117F">
            <w:pPr>
              <w:jc w:val="center"/>
              <w:rPr>
                <w:sz w:val="24"/>
                <w:szCs w:val="24"/>
              </w:rPr>
            </w:pPr>
            <w:r w:rsidRPr="00235390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5244" w:type="dxa"/>
          </w:tcPr>
          <w:p w:rsidR="00A3117F" w:rsidRPr="00235390" w:rsidRDefault="00A3117F">
            <w:pPr>
              <w:jc w:val="center"/>
              <w:rPr>
                <w:sz w:val="24"/>
                <w:szCs w:val="24"/>
              </w:rPr>
            </w:pPr>
            <w:r w:rsidRPr="00235390">
              <w:rPr>
                <w:sz w:val="24"/>
                <w:szCs w:val="24"/>
              </w:rPr>
              <w:t>Арендатор</w:t>
            </w:r>
          </w:p>
        </w:tc>
      </w:tr>
      <w:tr w:rsidR="006C17D6" w:rsidRPr="00235390">
        <w:tblPrEx>
          <w:tblCellMar>
            <w:top w:w="0" w:type="dxa"/>
            <w:bottom w:w="0" w:type="dxa"/>
          </w:tblCellMar>
        </w:tblPrEx>
        <w:tc>
          <w:tcPr>
            <w:tcW w:w="4537" w:type="dxa"/>
          </w:tcPr>
          <w:p w:rsidR="006C17D6" w:rsidRPr="00FD1FAD" w:rsidRDefault="006C17D6" w:rsidP="00251431">
            <w:pPr>
              <w:widowControl w:val="0"/>
            </w:pPr>
            <w:r w:rsidRPr="00FD1FAD">
              <w:rPr>
                <w:sz w:val="24"/>
                <w:szCs w:val="24"/>
              </w:rPr>
              <w:t>Тюменская обл., Ханты-Мансийский автономный округ-Югра</w:t>
            </w:r>
          </w:p>
        </w:tc>
        <w:tc>
          <w:tcPr>
            <w:tcW w:w="5244" w:type="dxa"/>
          </w:tcPr>
          <w:p w:rsidR="006C17D6" w:rsidRPr="00235390" w:rsidRDefault="006C17D6">
            <w:pPr>
              <w:pStyle w:val="1"/>
              <w:rPr>
                <w:b w:val="0"/>
                <w:bCs w:val="0"/>
                <w:szCs w:val="24"/>
              </w:rPr>
            </w:pPr>
            <w:bookmarkStart w:id="4" w:name="Юридический_адрес_1"/>
            <w:bookmarkEnd w:id="4"/>
          </w:p>
        </w:tc>
      </w:tr>
      <w:tr w:rsidR="006C17D6" w:rsidRPr="00235390">
        <w:tblPrEx>
          <w:tblCellMar>
            <w:top w:w="0" w:type="dxa"/>
            <w:bottom w:w="0" w:type="dxa"/>
          </w:tblCellMar>
        </w:tblPrEx>
        <w:tc>
          <w:tcPr>
            <w:tcW w:w="4537" w:type="dxa"/>
          </w:tcPr>
          <w:p w:rsidR="006C17D6" w:rsidRPr="00FD1FAD" w:rsidRDefault="006C17D6" w:rsidP="00251431">
            <w:pPr>
              <w:widowControl w:val="0"/>
            </w:pPr>
            <w:r w:rsidRPr="00FD1FAD">
              <w:rPr>
                <w:sz w:val="24"/>
                <w:szCs w:val="24"/>
              </w:rPr>
              <w:t>г. Сургут,  ул. Энгельса, 8</w:t>
            </w:r>
          </w:p>
        </w:tc>
        <w:tc>
          <w:tcPr>
            <w:tcW w:w="5244" w:type="dxa"/>
          </w:tcPr>
          <w:p w:rsidR="006C17D6" w:rsidRPr="00235390" w:rsidRDefault="006C17D6">
            <w:pPr>
              <w:pStyle w:val="BodyText"/>
              <w:tabs>
                <w:tab w:val="center" w:pos="2552"/>
              </w:tabs>
              <w:rPr>
                <w:szCs w:val="24"/>
              </w:rPr>
            </w:pPr>
          </w:p>
        </w:tc>
      </w:tr>
      <w:tr w:rsidR="006C17D6" w:rsidRPr="002353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37" w:type="dxa"/>
          </w:tcPr>
          <w:p w:rsidR="006C17D6" w:rsidRPr="00FD1FAD" w:rsidRDefault="006C17D6" w:rsidP="00251431">
            <w:pPr>
              <w:widowControl w:val="0"/>
            </w:pPr>
            <w:r w:rsidRPr="00FD1FAD">
              <w:rPr>
                <w:sz w:val="24"/>
                <w:szCs w:val="24"/>
              </w:rPr>
              <w:t xml:space="preserve">р/сч. № 40206810700000310035 в РКЦ </w:t>
            </w:r>
          </w:p>
        </w:tc>
        <w:tc>
          <w:tcPr>
            <w:tcW w:w="5244" w:type="dxa"/>
          </w:tcPr>
          <w:p w:rsidR="006C17D6" w:rsidRPr="00235390" w:rsidRDefault="006C17D6">
            <w:pPr>
              <w:rPr>
                <w:bCs/>
                <w:sz w:val="24"/>
                <w:szCs w:val="24"/>
              </w:rPr>
            </w:pPr>
          </w:p>
        </w:tc>
      </w:tr>
      <w:tr w:rsidR="006C17D6" w:rsidRPr="002353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37" w:type="dxa"/>
          </w:tcPr>
          <w:p w:rsidR="006C17D6" w:rsidRDefault="006C17D6" w:rsidP="00251431">
            <w:r w:rsidRPr="00FD1FAD">
              <w:rPr>
                <w:sz w:val="24"/>
                <w:szCs w:val="24"/>
              </w:rPr>
              <w:t xml:space="preserve">БИК </w:t>
            </w:r>
            <w:r w:rsidR="009513D7" w:rsidRPr="009513D7">
              <w:rPr>
                <w:sz w:val="24"/>
                <w:szCs w:val="24"/>
              </w:rPr>
              <w:t>047162000</w:t>
            </w:r>
          </w:p>
        </w:tc>
        <w:tc>
          <w:tcPr>
            <w:tcW w:w="5244" w:type="dxa"/>
          </w:tcPr>
          <w:p w:rsidR="006C17D6" w:rsidRPr="00235390" w:rsidRDefault="006C17D6">
            <w:pPr>
              <w:pStyle w:val="3"/>
              <w:jc w:val="left"/>
              <w:rPr>
                <w:bCs/>
                <w:i w:val="0"/>
                <w:szCs w:val="24"/>
              </w:rPr>
            </w:pPr>
          </w:p>
        </w:tc>
      </w:tr>
    </w:tbl>
    <w:p w:rsidR="0060368C" w:rsidRDefault="0060368C">
      <w:pPr>
        <w:jc w:val="center"/>
        <w:rPr>
          <w:b/>
          <w:sz w:val="24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Подписи сторон: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>Арендодатель                                                                       Арендатор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>М.П.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>_______________________________</w:t>
      </w:r>
      <w:r w:rsidRPr="00235390">
        <w:rPr>
          <w:sz w:val="24"/>
          <w:szCs w:val="24"/>
        </w:rPr>
        <w:tab/>
      </w:r>
      <w:r w:rsidRPr="00235390">
        <w:rPr>
          <w:sz w:val="24"/>
          <w:szCs w:val="24"/>
        </w:rPr>
        <w:tab/>
      </w:r>
      <w:r w:rsidRPr="00235390">
        <w:rPr>
          <w:sz w:val="24"/>
          <w:szCs w:val="24"/>
        </w:rPr>
        <w:tab/>
        <w:t>___________________________</w:t>
      </w:r>
    </w:p>
    <w:p w:rsidR="00D74B0E" w:rsidRDefault="001A6A96">
      <w:pPr>
        <w:jc w:val="both"/>
        <w:rPr>
          <w:b/>
          <w:sz w:val="24"/>
          <w:szCs w:val="24"/>
        </w:rPr>
      </w:pPr>
      <w:bookmarkStart w:id="5" w:name="Руководитель_организации__для_юр_лиц__2"/>
      <w:bookmarkEnd w:id="5"/>
      <w:r>
        <w:rPr>
          <w:b/>
          <w:sz w:val="24"/>
          <w:szCs w:val="24"/>
        </w:rPr>
        <w:t>Трофименко Н.Е.</w:t>
      </w:r>
    </w:p>
    <w:p w:rsidR="006C17D6" w:rsidRPr="006C17D6" w:rsidRDefault="00EC5502" w:rsidP="006C17D6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А</w:t>
      </w:r>
      <w:r w:rsidR="006C17D6" w:rsidRPr="006C17D6">
        <w:rPr>
          <w:bCs/>
          <w:sz w:val="24"/>
          <w:szCs w:val="24"/>
        </w:rPr>
        <w:t>кт</w:t>
      </w:r>
    </w:p>
    <w:p w:rsidR="006C17D6" w:rsidRPr="006C17D6" w:rsidRDefault="006C17D6" w:rsidP="006C17D6">
      <w:pPr>
        <w:spacing w:line="360" w:lineRule="auto"/>
        <w:jc w:val="center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>приема-передачи земельного участка к  договору</w:t>
      </w:r>
    </w:p>
    <w:p w:rsidR="006C17D6" w:rsidRPr="006C17D6" w:rsidRDefault="006C17D6" w:rsidP="006C17D6">
      <w:pPr>
        <w:spacing w:line="360" w:lineRule="auto"/>
        <w:jc w:val="center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lastRenderedPageBreak/>
        <w:t xml:space="preserve">  аренды земельного участка  № __ от __.__.20</w:t>
      </w:r>
      <w:r>
        <w:rPr>
          <w:bCs/>
          <w:sz w:val="24"/>
          <w:szCs w:val="24"/>
        </w:rPr>
        <w:t>1</w:t>
      </w:r>
      <w:r w:rsidR="0035404D">
        <w:rPr>
          <w:bCs/>
          <w:sz w:val="24"/>
          <w:szCs w:val="24"/>
        </w:rPr>
        <w:t>4</w:t>
      </w:r>
      <w:r w:rsidRPr="006C17D6">
        <w:rPr>
          <w:bCs/>
          <w:sz w:val="24"/>
          <w:szCs w:val="24"/>
        </w:rPr>
        <w:t>г.</w:t>
      </w:r>
    </w:p>
    <w:p w:rsidR="006C17D6" w:rsidRPr="006C17D6" w:rsidRDefault="006C17D6" w:rsidP="006C17D6">
      <w:pPr>
        <w:spacing w:line="360" w:lineRule="auto"/>
        <w:jc w:val="both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>г.Сургут                                                                                                «___»__________20</w:t>
      </w:r>
      <w:r>
        <w:rPr>
          <w:bCs/>
          <w:sz w:val="24"/>
          <w:szCs w:val="24"/>
        </w:rPr>
        <w:t>1</w:t>
      </w:r>
      <w:r w:rsidR="0035404D">
        <w:rPr>
          <w:bCs/>
          <w:sz w:val="24"/>
          <w:szCs w:val="24"/>
        </w:rPr>
        <w:t>4</w:t>
      </w:r>
      <w:r w:rsidRPr="006C17D6">
        <w:rPr>
          <w:bCs/>
          <w:sz w:val="24"/>
          <w:szCs w:val="24"/>
        </w:rPr>
        <w:t xml:space="preserve"> год</w:t>
      </w:r>
    </w:p>
    <w:p w:rsidR="006C17D6" w:rsidRPr="006C17D6" w:rsidRDefault="006C17D6" w:rsidP="006C17D6">
      <w:pPr>
        <w:spacing w:line="360" w:lineRule="auto"/>
        <w:jc w:val="both"/>
        <w:rPr>
          <w:bCs/>
          <w:sz w:val="24"/>
          <w:szCs w:val="24"/>
        </w:rPr>
      </w:pPr>
      <w:r w:rsidRPr="006C17D6">
        <w:rPr>
          <w:b/>
          <w:sz w:val="24"/>
          <w:szCs w:val="24"/>
        </w:rPr>
        <w:t>Арендодатель:</w:t>
      </w:r>
      <w:r w:rsidRPr="006C17D6">
        <w:rPr>
          <w:bCs/>
          <w:sz w:val="24"/>
          <w:szCs w:val="24"/>
        </w:rPr>
        <w:t xml:space="preserve"> Администрация муниципального образования городской округ город Сургут, в лице директора департамента имущественных и земельных отношений Администрации города Сургута</w:t>
      </w:r>
      <w:r w:rsidR="0035404D" w:rsidRPr="0035404D">
        <w:rPr>
          <w:szCs w:val="24"/>
        </w:rPr>
        <w:t xml:space="preserve"> </w:t>
      </w:r>
      <w:r w:rsidR="0035404D" w:rsidRPr="0035404D">
        <w:rPr>
          <w:sz w:val="24"/>
          <w:szCs w:val="24"/>
        </w:rPr>
        <w:t>Трофименко Надежды Евгеньевны, действующей на основании доверенности от 18.09.2013</w:t>
      </w:r>
      <w:r w:rsidR="0035404D" w:rsidRPr="00480995">
        <w:rPr>
          <w:szCs w:val="24"/>
        </w:rPr>
        <w:t xml:space="preserve"> № </w:t>
      </w:r>
      <w:r w:rsidR="0035404D" w:rsidRPr="0035404D">
        <w:rPr>
          <w:sz w:val="24"/>
          <w:szCs w:val="24"/>
        </w:rPr>
        <w:t>262</w:t>
      </w:r>
      <w:r w:rsidR="0035404D" w:rsidRPr="00D61D28">
        <w:rPr>
          <w:szCs w:val="24"/>
        </w:rPr>
        <w:t xml:space="preserve">, </w:t>
      </w:r>
      <w:r w:rsidR="0035404D" w:rsidRPr="0035404D">
        <w:rPr>
          <w:sz w:val="24"/>
          <w:szCs w:val="24"/>
        </w:rPr>
        <w:t xml:space="preserve">именуемая в дальнейшем  </w:t>
      </w:r>
      <w:r w:rsidR="0035404D" w:rsidRPr="0035404D">
        <w:rPr>
          <w:b/>
          <w:sz w:val="24"/>
          <w:szCs w:val="24"/>
        </w:rPr>
        <w:t>“Арендодатель”</w:t>
      </w:r>
      <w:r w:rsidR="0035404D" w:rsidRPr="00235390">
        <w:rPr>
          <w:b/>
          <w:szCs w:val="24"/>
        </w:rPr>
        <w:t xml:space="preserve">, </w:t>
      </w:r>
      <w:r w:rsidRPr="006C17D6">
        <w:rPr>
          <w:bCs/>
          <w:sz w:val="24"/>
          <w:szCs w:val="24"/>
        </w:rPr>
        <w:t xml:space="preserve">с одной стороны, и </w:t>
      </w:r>
      <w:r w:rsidRPr="006C17D6">
        <w:rPr>
          <w:b/>
          <w:sz w:val="24"/>
          <w:szCs w:val="24"/>
        </w:rPr>
        <w:t>Арендатор: «_____________________________</w:t>
      </w:r>
      <w:r w:rsidRPr="006C17D6">
        <w:rPr>
          <w:sz w:val="24"/>
          <w:szCs w:val="24"/>
        </w:rPr>
        <w:t xml:space="preserve">», в лице _________________, действующего на основании </w:t>
      </w:r>
      <w:r w:rsidR="00EC5502">
        <w:rPr>
          <w:sz w:val="24"/>
          <w:szCs w:val="24"/>
        </w:rPr>
        <w:t>_______</w:t>
      </w:r>
      <w:r w:rsidRPr="006C17D6">
        <w:rPr>
          <w:bCs/>
          <w:sz w:val="24"/>
          <w:szCs w:val="24"/>
        </w:rPr>
        <w:t xml:space="preserve"> с другой стороны, составили и подписали настоящий акт о нижеследующем:</w:t>
      </w:r>
    </w:p>
    <w:p w:rsidR="006C17D6" w:rsidRPr="006C17D6" w:rsidRDefault="006C17D6" w:rsidP="006C17D6">
      <w:pPr>
        <w:spacing w:line="360" w:lineRule="auto"/>
        <w:jc w:val="both"/>
        <w:rPr>
          <w:sz w:val="24"/>
          <w:szCs w:val="24"/>
        </w:rPr>
      </w:pPr>
      <w:r w:rsidRPr="006C17D6">
        <w:rPr>
          <w:bCs/>
          <w:sz w:val="24"/>
          <w:szCs w:val="24"/>
        </w:rPr>
        <w:t xml:space="preserve">1.1. Арендодатель передает, а Арендатор принимает земельный участок </w:t>
      </w:r>
      <w:r w:rsidRPr="006C17D6">
        <w:rPr>
          <w:sz w:val="24"/>
          <w:szCs w:val="24"/>
        </w:rPr>
        <w:t xml:space="preserve">из земель, относящихся к категории «земли населенных пунктов», с кадастровым номером    </w:t>
      </w:r>
      <w:r>
        <w:rPr>
          <w:sz w:val="24"/>
          <w:szCs w:val="24"/>
        </w:rPr>
        <w:t xml:space="preserve">                       </w:t>
      </w:r>
      <w:r w:rsidRPr="006C17D6">
        <w:rPr>
          <w:sz w:val="24"/>
          <w:szCs w:val="24"/>
        </w:rPr>
        <w:t xml:space="preserve"> 86:10:0101</w:t>
      </w:r>
      <w:r w:rsidR="001D2865">
        <w:rPr>
          <w:sz w:val="24"/>
          <w:szCs w:val="24"/>
        </w:rPr>
        <w:t>061</w:t>
      </w:r>
      <w:r w:rsidR="00D74B0E">
        <w:rPr>
          <w:sz w:val="24"/>
          <w:szCs w:val="24"/>
        </w:rPr>
        <w:t>:</w:t>
      </w:r>
      <w:r w:rsidR="001D2865">
        <w:rPr>
          <w:sz w:val="24"/>
          <w:szCs w:val="24"/>
        </w:rPr>
        <w:t>1</w:t>
      </w:r>
      <w:r w:rsidRPr="006C17D6">
        <w:rPr>
          <w:sz w:val="24"/>
          <w:szCs w:val="24"/>
        </w:rPr>
        <w:t xml:space="preserve">, расположенный по </w:t>
      </w:r>
      <w:r w:rsidRPr="006C17D6">
        <w:rPr>
          <w:b/>
          <w:sz w:val="24"/>
          <w:szCs w:val="24"/>
        </w:rPr>
        <w:t xml:space="preserve">адресу: </w:t>
      </w:r>
      <w:r w:rsidRPr="006C17D6">
        <w:rPr>
          <w:sz w:val="24"/>
          <w:szCs w:val="24"/>
        </w:rPr>
        <w:t>Ханты-Мансийский автономный округ, город Сургут</w:t>
      </w:r>
      <w:r w:rsidRPr="0035404D">
        <w:rPr>
          <w:sz w:val="24"/>
          <w:szCs w:val="24"/>
        </w:rPr>
        <w:t>,</w:t>
      </w:r>
      <w:bookmarkStart w:id="6" w:name="Местоположение_участка_1"/>
      <w:bookmarkEnd w:id="6"/>
      <w:r w:rsidR="0035404D" w:rsidRPr="0035404D">
        <w:rPr>
          <w:sz w:val="24"/>
          <w:szCs w:val="24"/>
        </w:rPr>
        <w:t xml:space="preserve"> </w:t>
      </w:r>
      <w:r w:rsidR="001D2865" w:rsidRPr="001D2865">
        <w:rPr>
          <w:sz w:val="24"/>
          <w:szCs w:val="24"/>
        </w:rPr>
        <w:t>Восточный промрайон, улица 30 лет Победы</w:t>
      </w:r>
      <w:r w:rsidR="004558F2">
        <w:rPr>
          <w:sz w:val="24"/>
          <w:szCs w:val="24"/>
        </w:rPr>
        <w:t xml:space="preserve">, </w:t>
      </w:r>
      <w:r w:rsidRPr="006C17D6">
        <w:rPr>
          <w:sz w:val="24"/>
          <w:szCs w:val="24"/>
        </w:rPr>
        <w:t>в границах, указанных в кадастровом паспорте участка</w:t>
      </w:r>
      <w:r w:rsidR="0035404D">
        <w:rPr>
          <w:sz w:val="24"/>
          <w:szCs w:val="24"/>
        </w:rPr>
        <w:t>,</w:t>
      </w:r>
      <w:r w:rsidRPr="006C17D6">
        <w:rPr>
          <w:sz w:val="24"/>
          <w:szCs w:val="24"/>
        </w:rPr>
        <w:t xml:space="preserve"> </w:t>
      </w:r>
      <w:r w:rsidR="001D2865">
        <w:rPr>
          <w:sz w:val="24"/>
          <w:szCs w:val="24"/>
        </w:rPr>
        <w:t>для строительства объекта «Торгово-офисное здание»</w:t>
      </w:r>
      <w:r w:rsidRPr="006C17D6">
        <w:rPr>
          <w:sz w:val="24"/>
          <w:szCs w:val="24"/>
        </w:rPr>
        <w:t>.</w:t>
      </w:r>
    </w:p>
    <w:p w:rsidR="006C17D6" w:rsidRPr="006C17D6" w:rsidRDefault="006C17D6" w:rsidP="006C17D6">
      <w:pPr>
        <w:spacing w:line="360" w:lineRule="auto"/>
        <w:jc w:val="both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 xml:space="preserve">Площадь земельного участка соответствует материалам межевания и составляет  </w:t>
      </w:r>
      <w:r w:rsidR="001D2865">
        <w:rPr>
          <w:bCs/>
          <w:sz w:val="24"/>
          <w:szCs w:val="24"/>
        </w:rPr>
        <w:t>1809</w:t>
      </w:r>
      <w:r w:rsidRPr="006C17D6">
        <w:rPr>
          <w:bCs/>
          <w:sz w:val="24"/>
          <w:szCs w:val="24"/>
        </w:rPr>
        <w:t xml:space="preserve"> кв.м.  </w:t>
      </w:r>
    </w:p>
    <w:p w:rsidR="006C17D6" w:rsidRPr="006C17D6" w:rsidRDefault="006C17D6" w:rsidP="006C17D6">
      <w:pPr>
        <w:spacing w:line="360" w:lineRule="auto"/>
        <w:ind w:firstLine="540"/>
        <w:jc w:val="both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>1.2.Претензии по состоянию участка отсутствуют.</w:t>
      </w:r>
    </w:p>
    <w:p w:rsidR="006C17D6" w:rsidRPr="006C17D6" w:rsidRDefault="006C17D6" w:rsidP="006C17D6">
      <w:pPr>
        <w:pStyle w:val="a3"/>
        <w:spacing w:line="360" w:lineRule="auto"/>
        <w:ind w:firstLine="540"/>
        <w:rPr>
          <w:i w:val="0"/>
          <w:szCs w:val="24"/>
          <w:lang w:eastAsia="en-US"/>
        </w:rPr>
      </w:pPr>
      <w:r w:rsidRPr="006C17D6">
        <w:rPr>
          <w:i w:val="0"/>
          <w:szCs w:val="24"/>
          <w:lang w:eastAsia="en-US"/>
        </w:rPr>
        <w:t xml:space="preserve">1.3. Настоящий акт составлен в 3х экземплярах, имеющих одинаковую юридическую силу, по одному для каждой из Сторон, третий для органа, осуществляющего государственную регистрацию прав на недвижимое имущество и сделок с ним. </w:t>
      </w:r>
    </w:p>
    <w:p w:rsidR="006C17D6" w:rsidRPr="006C17D6" w:rsidRDefault="006C17D6" w:rsidP="006C17D6">
      <w:pPr>
        <w:spacing w:line="360" w:lineRule="auto"/>
        <w:jc w:val="center"/>
        <w:rPr>
          <w:bCs/>
          <w:sz w:val="24"/>
          <w:szCs w:val="24"/>
        </w:rPr>
      </w:pPr>
      <w:r w:rsidRPr="006C17D6">
        <w:rPr>
          <w:bCs/>
          <w:sz w:val="24"/>
          <w:szCs w:val="24"/>
        </w:rPr>
        <w:t>Юридические адреса и реквизиты сторон:</w:t>
      </w:r>
    </w:p>
    <w:tbl>
      <w:tblPr>
        <w:tblW w:w="1017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42"/>
        <w:gridCol w:w="5139"/>
        <w:gridCol w:w="389"/>
      </w:tblGrid>
      <w:tr w:rsidR="006C17D6" w:rsidRPr="006C17D6">
        <w:tblPrEx>
          <w:tblCellMar>
            <w:top w:w="0" w:type="dxa"/>
            <w:bottom w:w="0" w:type="dxa"/>
          </w:tblCellMar>
        </w:tblPrEx>
        <w:trPr>
          <w:gridAfter w:val="1"/>
          <w:wAfter w:w="389" w:type="dxa"/>
        </w:trPr>
        <w:tc>
          <w:tcPr>
            <w:tcW w:w="4642" w:type="dxa"/>
          </w:tcPr>
          <w:p w:rsidR="006C17D6" w:rsidRPr="006C17D6" w:rsidRDefault="006C17D6" w:rsidP="00251431">
            <w:pPr>
              <w:widowControl w:val="0"/>
              <w:jc w:val="center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5139" w:type="dxa"/>
          </w:tcPr>
          <w:p w:rsidR="006C17D6" w:rsidRPr="006C17D6" w:rsidRDefault="006C17D6" w:rsidP="00251431">
            <w:pPr>
              <w:widowControl w:val="0"/>
              <w:jc w:val="center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>Арендатор</w:t>
            </w:r>
          </w:p>
        </w:tc>
      </w:tr>
      <w:tr w:rsidR="006C17D6" w:rsidRPr="006C17D6">
        <w:tblPrEx>
          <w:tblCellMar>
            <w:top w:w="0" w:type="dxa"/>
            <w:bottom w:w="0" w:type="dxa"/>
          </w:tblCellMar>
        </w:tblPrEx>
        <w:tc>
          <w:tcPr>
            <w:tcW w:w="4642" w:type="dxa"/>
          </w:tcPr>
          <w:p w:rsidR="006C17D6" w:rsidRPr="006C17D6" w:rsidRDefault="006C17D6" w:rsidP="00251431">
            <w:pPr>
              <w:widowControl w:val="0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>Тюменская обл., Ханты-Мансийский автономный округ-Югра</w:t>
            </w:r>
          </w:p>
          <w:p w:rsidR="006C17D6" w:rsidRPr="006C17D6" w:rsidRDefault="006C17D6" w:rsidP="00251431">
            <w:pPr>
              <w:widowControl w:val="0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>г. Сургут,  ул. Энгельса, 8</w:t>
            </w:r>
          </w:p>
          <w:p w:rsidR="006C17D6" w:rsidRPr="006C17D6" w:rsidRDefault="006C17D6" w:rsidP="00251431">
            <w:pPr>
              <w:widowControl w:val="0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 xml:space="preserve">р/сч. № 40206810700000310035 в РКЦ </w:t>
            </w:r>
          </w:p>
          <w:p w:rsidR="006C17D6" w:rsidRPr="006C17D6" w:rsidRDefault="006C17D6" w:rsidP="00251431">
            <w:pPr>
              <w:widowControl w:val="0"/>
              <w:rPr>
                <w:sz w:val="24"/>
                <w:szCs w:val="24"/>
              </w:rPr>
            </w:pPr>
            <w:r w:rsidRPr="006C17D6">
              <w:rPr>
                <w:sz w:val="24"/>
                <w:szCs w:val="24"/>
              </w:rPr>
              <w:t xml:space="preserve">БИК </w:t>
            </w:r>
            <w:r w:rsidR="009513D7" w:rsidRPr="009513D7">
              <w:rPr>
                <w:sz w:val="24"/>
                <w:szCs w:val="24"/>
              </w:rPr>
              <w:t>047162000</w:t>
            </w:r>
          </w:p>
        </w:tc>
        <w:tc>
          <w:tcPr>
            <w:tcW w:w="5528" w:type="dxa"/>
            <w:gridSpan w:val="2"/>
          </w:tcPr>
          <w:p w:rsidR="006C17D6" w:rsidRPr="006C17D6" w:rsidRDefault="006C17D6" w:rsidP="00251431">
            <w:pPr>
              <w:widowControl w:val="0"/>
              <w:rPr>
                <w:bCs/>
                <w:sz w:val="24"/>
                <w:szCs w:val="24"/>
              </w:rPr>
            </w:pPr>
            <w:r w:rsidRPr="006C17D6">
              <w:rPr>
                <w:bCs/>
                <w:sz w:val="24"/>
                <w:szCs w:val="24"/>
              </w:rPr>
              <w:t>г.</w:t>
            </w:r>
            <w:r w:rsidR="00EC5502">
              <w:rPr>
                <w:bCs/>
                <w:sz w:val="24"/>
                <w:szCs w:val="24"/>
              </w:rPr>
              <w:t xml:space="preserve"> </w:t>
            </w:r>
            <w:r w:rsidRPr="006C17D6">
              <w:rPr>
                <w:bCs/>
                <w:sz w:val="24"/>
                <w:szCs w:val="24"/>
              </w:rPr>
              <w:t>, ул.</w:t>
            </w:r>
          </w:p>
          <w:p w:rsidR="006C17D6" w:rsidRPr="006C17D6" w:rsidRDefault="006C17D6" w:rsidP="00251431">
            <w:pPr>
              <w:widowControl w:val="0"/>
              <w:rPr>
                <w:bCs/>
                <w:sz w:val="24"/>
                <w:szCs w:val="24"/>
              </w:rPr>
            </w:pPr>
            <w:r w:rsidRPr="006C17D6">
              <w:rPr>
                <w:bCs/>
                <w:sz w:val="24"/>
                <w:szCs w:val="24"/>
              </w:rPr>
              <w:t xml:space="preserve"> р/сч. № </w:t>
            </w:r>
          </w:p>
          <w:p w:rsidR="006C17D6" w:rsidRPr="006C17D6" w:rsidRDefault="006C17D6" w:rsidP="00251431">
            <w:pPr>
              <w:widowControl w:val="0"/>
              <w:rPr>
                <w:bCs/>
                <w:sz w:val="24"/>
                <w:szCs w:val="24"/>
              </w:rPr>
            </w:pPr>
            <w:r w:rsidRPr="006C17D6">
              <w:rPr>
                <w:bCs/>
                <w:sz w:val="24"/>
                <w:szCs w:val="24"/>
              </w:rPr>
              <w:t xml:space="preserve">ИНН </w:t>
            </w:r>
          </w:p>
          <w:p w:rsidR="006C17D6" w:rsidRPr="006C17D6" w:rsidRDefault="006C17D6" w:rsidP="00251431">
            <w:pPr>
              <w:widowControl w:val="0"/>
              <w:rPr>
                <w:bCs/>
                <w:sz w:val="24"/>
                <w:szCs w:val="24"/>
              </w:rPr>
            </w:pPr>
            <w:r w:rsidRPr="006C17D6">
              <w:rPr>
                <w:bCs/>
                <w:sz w:val="24"/>
                <w:szCs w:val="24"/>
              </w:rPr>
              <w:t xml:space="preserve">БИК </w:t>
            </w:r>
          </w:p>
          <w:p w:rsidR="006C17D6" w:rsidRPr="006C17D6" w:rsidRDefault="006C17D6" w:rsidP="00251431">
            <w:pPr>
              <w:pStyle w:val="1"/>
              <w:keepNext w:val="0"/>
              <w:widowControl w:val="0"/>
              <w:jc w:val="left"/>
              <w:rPr>
                <w:b w:val="0"/>
                <w:szCs w:val="24"/>
              </w:rPr>
            </w:pPr>
            <w:r w:rsidRPr="006C17D6">
              <w:rPr>
                <w:b w:val="0"/>
                <w:szCs w:val="24"/>
              </w:rPr>
              <w:t xml:space="preserve">Тел.: </w:t>
            </w:r>
          </w:p>
        </w:tc>
      </w:tr>
    </w:tbl>
    <w:p w:rsidR="006C17D6" w:rsidRPr="006C17D6" w:rsidRDefault="006C17D6" w:rsidP="006C17D6">
      <w:pPr>
        <w:widowControl w:val="0"/>
        <w:jc w:val="center"/>
        <w:rPr>
          <w:b/>
          <w:sz w:val="24"/>
          <w:szCs w:val="24"/>
        </w:rPr>
      </w:pPr>
    </w:p>
    <w:p w:rsidR="006C17D6" w:rsidRPr="006C17D6" w:rsidRDefault="006C17D6" w:rsidP="006C17D6">
      <w:pPr>
        <w:widowControl w:val="0"/>
        <w:jc w:val="center"/>
        <w:rPr>
          <w:b/>
          <w:sz w:val="24"/>
          <w:szCs w:val="24"/>
        </w:rPr>
      </w:pPr>
      <w:r w:rsidRPr="006C17D6">
        <w:rPr>
          <w:b/>
          <w:sz w:val="24"/>
          <w:szCs w:val="24"/>
        </w:rPr>
        <w:t>Подписи сторон:</w:t>
      </w:r>
    </w:p>
    <w:p w:rsidR="006C17D6" w:rsidRPr="006C17D6" w:rsidRDefault="006C17D6" w:rsidP="006C17D6">
      <w:pPr>
        <w:widowControl w:val="0"/>
        <w:jc w:val="both"/>
        <w:rPr>
          <w:sz w:val="24"/>
          <w:szCs w:val="24"/>
        </w:rPr>
      </w:pPr>
      <w:r w:rsidRPr="006C17D6">
        <w:rPr>
          <w:sz w:val="24"/>
          <w:szCs w:val="24"/>
        </w:rPr>
        <w:t>Арендодатель                                                                       Арендатор</w:t>
      </w:r>
    </w:p>
    <w:p w:rsidR="006C17D6" w:rsidRPr="006C17D6" w:rsidRDefault="006C17D6" w:rsidP="006C17D6">
      <w:pPr>
        <w:widowControl w:val="0"/>
        <w:jc w:val="both"/>
        <w:rPr>
          <w:sz w:val="24"/>
          <w:szCs w:val="24"/>
        </w:rPr>
      </w:pPr>
      <w:r w:rsidRPr="006C17D6">
        <w:rPr>
          <w:sz w:val="24"/>
          <w:szCs w:val="24"/>
        </w:rPr>
        <w:t>М.П.</w:t>
      </w:r>
    </w:p>
    <w:p w:rsidR="006C17D6" w:rsidRPr="006C17D6" w:rsidRDefault="006C17D6" w:rsidP="006C17D6">
      <w:pPr>
        <w:widowControl w:val="0"/>
        <w:jc w:val="both"/>
        <w:rPr>
          <w:sz w:val="24"/>
          <w:szCs w:val="24"/>
        </w:rPr>
      </w:pPr>
      <w:r w:rsidRPr="006C17D6">
        <w:rPr>
          <w:sz w:val="24"/>
          <w:szCs w:val="24"/>
        </w:rPr>
        <w:t>_______________________________</w:t>
      </w:r>
      <w:r w:rsidRPr="006C17D6">
        <w:rPr>
          <w:sz w:val="24"/>
          <w:szCs w:val="24"/>
        </w:rPr>
        <w:tab/>
      </w:r>
      <w:r w:rsidRPr="006C17D6">
        <w:rPr>
          <w:sz w:val="24"/>
          <w:szCs w:val="24"/>
        </w:rPr>
        <w:tab/>
      </w:r>
      <w:r w:rsidRPr="006C17D6">
        <w:rPr>
          <w:sz w:val="24"/>
          <w:szCs w:val="24"/>
        </w:rPr>
        <w:tab/>
        <w:t>___________________________</w:t>
      </w:r>
    </w:p>
    <w:p w:rsidR="006C17D6" w:rsidRPr="006C17D6" w:rsidRDefault="0035404D" w:rsidP="006C17D6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Трофименко Н.Е.</w:t>
      </w:r>
    </w:p>
    <w:sectPr w:rsidR="006C17D6" w:rsidRPr="006C17D6">
      <w:footerReference w:type="first" r:id="rId7"/>
      <w:pgSz w:w="11906" w:h="16838" w:code="9"/>
      <w:pgMar w:top="1134" w:right="1134" w:bottom="1134" w:left="1134" w:header="720" w:footer="107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438" w:rsidRDefault="00830438">
      <w:r>
        <w:separator/>
      </w:r>
    </w:p>
  </w:endnote>
  <w:endnote w:type="continuationSeparator" w:id="1">
    <w:p w:rsidR="00830438" w:rsidRDefault="00830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F23" w:rsidRDefault="00B00F23">
    <w:pPr>
      <w:pStyle w:val="a4"/>
    </w:pPr>
  </w:p>
  <w:p w:rsidR="00B00F23" w:rsidRDefault="00B00F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438" w:rsidRDefault="00830438">
      <w:r>
        <w:separator/>
      </w:r>
    </w:p>
  </w:footnote>
  <w:footnote w:type="continuationSeparator" w:id="1">
    <w:p w:rsidR="00830438" w:rsidRDefault="008304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33220"/>
    <w:multiLevelType w:val="singleLevel"/>
    <w:tmpl w:val="5310176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82E"/>
    <w:rsid w:val="00000445"/>
    <w:rsid w:val="00077D85"/>
    <w:rsid w:val="00080C4F"/>
    <w:rsid w:val="000A3E38"/>
    <w:rsid w:val="000A6DCF"/>
    <w:rsid w:val="000C5138"/>
    <w:rsid w:val="000D3CE9"/>
    <w:rsid w:val="000D704D"/>
    <w:rsid w:val="000E03E9"/>
    <w:rsid w:val="000E3E5A"/>
    <w:rsid w:val="000E585D"/>
    <w:rsid w:val="000F4259"/>
    <w:rsid w:val="00101AAA"/>
    <w:rsid w:val="00130D8F"/>
    <w:rsid w:val="00140989"/>
    <w:rsid w:val="001473ED"/>
    <w:rsid w:val="00150604"/>
    <w:rsid w:val="00150755"/>
    <w:rsid w:val="0015723F"/>
    <w:rsid w:val="001606C2"/>
    <w:rsid w:val="00164CDC"/>
    <w:rsid w:val="001865DF"/>
    <w:rsid w:val="00196976"/>
    <w:rsid w:val="001A3F95"/>
    <w:rsid w:val="001A6A96"/>
    <w:rsid w:val="001B0A0C"/>
    <w:rsid w:val="001C582E"/>
    <w:rsid w:val="001D2865"/>
    <w:rsid w:val="001D6379"/>
    <w:rsid w:val="001E240E"/>
    <w:rsid w:val="001F683A"/>
    <w:rsid w:val="00210F61"/>
    <w:rsid w:val="00220F88"/>
    <w:rsid w:val="002217C1"/>
    <w:rsid w:val="00235390"/>
    <w:rsid w:val="00251431"/>
    <w:rsid w:val="00261D25"/>
    <w:rsid w:val="00275A7C"/>
    <w:rsid w:val="002A005C"/>
    <w:rsid w:val="002A15F4"/>
    <w:rsid w:val="002A32F4"/>
    <w:rsid w:val="002A48AD"/>
    <w:rsid w:val="002A5ACE"/>
    <w:rsid w:val="002E1133"/>
    <w:rsid w:val="00304F27"/>
    <w:rsid w:val="003119F4"/>
    <w:rsid w:val="00314C54"/>
    <w:rsid w:val="00321C42"/>
    <w:rsid w:val="003241EC"/>
    <w:rsid w:val="00325EF5"/>
    <w:rsid w:val="00330EFF"/>
    <w:rsid w:val="0035404D"/>
    <w:rsid w:val="00354324"/>
    <w:rsid w:val="003744BA"/>
    <w:rsid w:val="00381D5C"/>
    <w:rsid w:val="00382313"/>
    <w:rsid w:val="003A17A2"/>
    <w:rsid w:val="003B26E9"/>
    <w:rsid w:val="003B4CED"/>
    <w:rsid w:val="003D7DB2"/>
    <w:rsid w:val="003E70D6"/>
    <w:rsid w:val="003E71CA"/>
    <w:rsid w:val="003F518C"/>
    <w:rsid w:val="0040361B"/>
    <w:rsid w:val="0040576C"/>
    <w:rsid w:val="0041188E"/>
    <w:rsid w:val="00436650"/>
    <w:rsid w:val="004558F2"/>
    <w:rsid w:val="0046426C"/>
    <w:rsid w:val="00465763"/>
    <w:rsid w:val="0049244B"/>
    <w:rsid w:val="004A2352"/>
    <w:rsid w:val="004B65F5"/>
    <w:rsid w:val="004C603B"/>
    <w:rsid w:val="004F3086"/>
    <w:rsid w:val="00500507"/>
    <w:rsid w:val="00500E1F"/>
    <w:rsid w:val="00511C1B"/>
    <w:rsid w:val="00516E1C"/>
    <w:rsid w:val="00537092"/>
    <w:rsid w:val="0054070D"/>
    <w:rsid w:val="00541922"/>
    <w:rsid w:val="00547863"/>
    <w:rsid w:val="005733D7"/>
    <w:rsid w:val="005B3B8A"/>
    <w:rsid w:val="005C4106"/>
    <w:rsid w:val="005C508C"/>
    <w:rsid w:val="005D375B"/>
    <w:rsid w:val="0060368C"/>
    <w:rsid w:val="00626782"/>
    <w:rsid w:val="00636C80"/>
    <w:rsid w:val="0065167C"/>
    <w:rsid w:val="006611CB"/>
    <w:rsid w:val="006A30EA"/>
    <w:rsid w:val="006A4B7F"/>
    <w:rsid w:val="006B6704"/>
    <w:rsid w:val="006C17D6"/>
    <w:rsid w:val="006C1D56"/>
    <w:rsid w:val="006C25F6"/>
    <w:rsid w:val="006D571F"/>
    <w:rsid w:val="006E0447"/>
    <w:rsid w:val="0072577F"/>
    <w:rsid w:val="00740127"/>
    <w:rsid w:val="007A2675"/>
    <w:rsid w:val="007A3CA3"/>
    <w:rsid w:val="007C3F4E"/>
    <w:rsid w:val="007E0DDC"/>
    <w:rsid w:val="007E65D2"/>
    <w:rsid w:val="007F679A"/>
    <w:rsid w:val="0080219C"/>
    <w:rsid w:val="00817020"/>
    <w:rsid w:val="008227B4"/>
    <w:rsid w:val="00830438"/>
    <w:rsid w:val="008C1B74"/>
    <w:rsid w:val="008D005D"/>
    <w:rsid w:val="008D50FC"/>
    <w:rsid w:val="008F75D4"/>
    <w:rsid w:val="009261DB"/>
    <w:rsid w:val="00933AC6"/>
    <w:rsid w:val="0093453D"/>
    <w:rsid w:val="0093634E"/>
    <w:rsid w:val="00942A43"/>
    <w:rsid w:val="009513D7"/>
    <w:rsid w:val="0095537F"/>
    <w:rsid w:val="00970BFA"/>
    <w:rsid w:val="009871D9"/>
    <w:rsid w:val="009A145B"/>
    <w:rsid w:val="009A54B8"/>
    <w:rsid w:val="009C5131"/>
    <w:rsid w:val="009E630D"/>
    <w:rsid w:val="00A15583"/>
    <w:rsid w:val="00A1697F"/>
    <w:rsid w:val="00A21467"/>
    <w:rsid w:val="00A3117F"/>
    <w:rsid w:val="00A415B3"/>
    <w:rsid w:val="00A5214D"/>
    <w:rsid w:val="00A64413"/>
    <w:rsid w:val="00A66B50"/>
    <w:rsid w:val="00A70351"/>
    <w:rsid w:val="00A709FD"/>
    <w:rsid w:val="00AA6772"/>
    <w:rsid w:val="00AC3CEA"/>
    <w:rsid w:val="00AE7617"/>
    <w:rsid w:val="00B00F23"/>
    <w:rsid w:val="00B1260A"/>
    <w:rsid w:val="00B6131A"/>
    <w:rsid w:val="00B6348A"/>
    <w:rsid w:val="00B808C3"/>
    <w:rsid w:val="00BA1FEE"/>
    <w:rsid w:val="00BE3D3B"/>
    <w:rsid w:val="00C0610D"/>
    <w:rsid w:val="00C144B3"/>
    <w:rsid w:val="00C22CA1"/>
    <w:rsid w:val="00C24B0E"/>
    <w:rsid w:val="00C313B6"/>
    <w:rsid w:val="00C3416A"/>
    <w:rsid w:val="00C560A5"/>
    <w:rsid w:val="00C61B0D"/>
    <w:rsid w:val="00CC6AFF"/>
    <w:rsid w:val="00CF4CE8"/>
    <w:rsid w:val="00D015C0"/>
    <w:rsid w:val="00D20557"/>
    <w:rsid w:val="00D3537E"/>
    <w:rsid w:val="00D51B5E"/>
    <w:rsid w:val="00D57D89"/>
    <w:rsid w:val="00D57DEE"/>
    <w:rsid w:val="00D60B1A"/>
    <w:rsid w:val="00D74B0E"/>
    <w:rsid w:val="00D7738C"/>
    <w:rsid w:val="00DB7125"/>
    <w:rsid w:val="00DB7ABB"/>
    <w:rsid w:val="00DC19A9"/>
    <w:rsid w:val="00E067D2"/>
    <w:rsid w:val="00E216AF"/>
    <w:rsid w:val="00E25FE1"/>
    <w:rsid w:val="00E82025"/>
    <w:rsid w:val="00EA1E1D"/>
    <w:rsid w:val="00EB743A"/>
    <w:rsid w:val="00EC1CAB"/>
    <w:rsid w:val="00EC5502"/>
    <w:rsid w:val="00ED72DC"/>
    <w:rsid w:val="00F15E4F"/>
    <w:rsid w:val="00F16DA5"/>
    <w:rsid w:val="00F57B66"/>
    <w:rsid w:val="00F70E9D"/>
    <w:rsid w:val="00F7114C"/>
    <w:rsid w:val="00F871A9"/>
    <w:rsid w:val="00FB09D5"/>
    <w:rsid w:val="00FB3C3D"/>
    <w:rsid w:val="00FB5C5C"/>
    <w:rsid w:val="00FC59AE"/>
    <w:rsid w:val="00FC6BB7"/>
    <w:rsid w:val="00FD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i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i/>
      <w:sz w:val="24"/>
    </w:rPr>
  </w:style>
  <w:style w:type="paragraph" w:styleId="20">
    <w:name w:val="Body Text 2"/>
    <w:basedOn w:val="a"/>
    <w:pPr>
      <w:ind w:right="-568"/>
      <w:jc w:val="both"/>
    </w:pPr>
    <w:rPr>
      <w:i/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30">
    <w:name w:val="Body Text 3"/>
    <w:basedOn w:val="a"/>
    <w:pPr>
      <w:jc w:val="both"/>
    </w:pPr>
    <w:rPr>
      <w:i/>
      <w:sz w:val="23"/>
    </w:rPr>
  </w:style>
  <w:style w:type="paragraph" w:styleId="a5">
    <w:name w:val="Body Text Indent"/>
    <w:basedOn w:val="a"/>
    <w:pPr>
      <w:ind w:right="-58" w:firstLine="708"/>
      <w:jc w:val="both"/>
    </w:pPr>
    <w:rPr>
      <w:i/>
      <w:sz w:val="24"/>
    </w:rPr>
  </w:style>
  <w:style w:type="paragraph" w:customStyle="1" w:styleId="BodyText">
    <w:name w:val="Body Text"/>
    <w:basedOn w:val="a"/>
    <w:pPr>
      <w:jc w:val="both"/>
    </w:pPr>
    <w:rPr>
      <w:sz w:val="24"/>
    </w:rPr>
  </w:style>
  <w:style w:type="paragraph" w:customStyle="1" w:styleId="Normal">
    <w:name w:val="Normal"/>
  </w:style>
  <w:style w:type="paragraph" w:styleId="21">
    <w:name w:val="Body Text Indent 2"/>
    <w:basedOn w:val="a"/>
    <w:pPr>
      <w:ind w:firstLine="708"/>
      <w:jc w:val="both"/>
    </w:pPr>
    <w:rPr>
      <w:sz w:val="24"/>
    </w:rPr>
  </w:style>
  <w:style w:type="paragraph" w:styleId="31">
    <w:name w:val="Body Text Indent 3"/>
    <w:basedOn w:val="a"/>
    <w:pPr>
      <w:ind w:left="720"/>
      <w:jc w:val="both"/>
    </w:pPr>
    <w:rPr>
      <w:sz w:val="24"/>
    </w:rPr>
  </w:style>
  <w:style w:type="paragraph" w:styleId="a6">
    <w:name w:val="caption"/>
    <w:basedOn w:val="a"/>
    <w:qFormat/>
    <w:pPr>
      <w:jc w:val="center"/>
    </w:pPr>
    <w:rPr>
      <w:b/>
      <w:sz w:val="28"/>
    </w:rPr>
  </w:style>
  <w:style w:type="paragraph" w:styleId="a7">
    <w:name w:val="Title"/>
    <w:basedOn w:val="a"/>
    <w:qFormat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B00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86;&#1075;&#1086;&#1074;&#1086;&#1088;&#1072;\&#1044;&#1086;&#1075;&#1086;&#1074;&#1086;&#1088;%20&#1076;&#1083;&#1103;%20&#1089;&#1090;&#1088;&#1086;&#1080;&#1090;&#1077;&#1083;&#1100;&#1089;&#1090;&#1074;&#1072;%20(&#1087;&#1072;&#1083;&#1072;&#1090;&#1072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для строительства (палата)</Template>
  <TotalTime>1</TotalTime>
  <Pages>5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688</vt:lpstr>
    </vt:vector>
  </TitlesOfParts>
  <Company>OEM Preinstall</Company>
  <LinksUpToDate>false</LinksUpToDate>
  <CharactersWithSpaces>13491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688</dc:title>
  <dc:subject/>
  <dc:creator>SolEA</dc:creator>
  <cp:keywords/>
  <cp:lastModifiedBy> </cp:lastModifiedBy>
  <cp:revision>2</cp:revision>
  <cp:lastPrinted>2014-06-30T06:58:00Z</cp:lastPrinted>
  <dcterms:created xsi:type="dcterms:W3CDTF">2014-07-16T03:22:00Z</dcterms:created>
  <dcterms:modified xsi:type="dcterms:W3CDTF">2014-07-16T03:22:00Z</dcterms:modified>
</cp:coreProperties>
</file>